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Look w:val="00A0"/>
      </w:tblPr>
      <w:tblGrid>
        <w:gridCol w:w="4145"/>
        <w:gridCol w:w="5426"/>
      </w:tblGrid>
      <w:tr w:rsidR="000C28B1" w:rsidTr="00151F5D">
        <w:trPr>
          <w:jc w:val="center"/>
        </w:trPr>
        <w:tc>
          <w:tcPr>
            <w:tcW w:w="4145" w:type="dxa"/>
          </w:tcPr>
          <w:p w:rsidR="000C28B1" w:rsidRDefault="000C28B1" w:rsidP="00151F5D">
            <w:pPr>
              <w:spacing w:line="276" w:lineRule="auto"/>
              <w:jc w:val="center"/>
              <w:rPr>
                <w:b/>
                <w:bCs/>
              </w:rPr>
            </w:pPr>
            <w:r>
              <w:rPr>
                <w:b/>
                <w:bCs/>
              </w:rPr>
              <w:t xml:space="preserve">АДМИНИСТРАЦИЯ  </w:t>
            </w:r>
          </w:p>
          <w:p w:rsidR="000C28B1" w:rsidRDefault="000C28B1" w:rsidP="00151F5D">
            <w:pPr>
              <w:spacing w:line="276" w:lineRule="auto"/>
              <w:jc w:val="center"/>
              <w:rPr>
                <w:b/>
                <w:bCs/>
              </w:rPr>
            </w:pPr>
            <w:r>
              <w:rPr>
                <w:b/>
                <w:bCs/>
              </w:rPr>
              <w:t xml:space="preserve">  КОЧКОВСКОГО  СЕЛЬСОВЕТА   </w:t>
            </w:r>
          </w:p>
          <w:p w:rsidR="000C28B1" w:rsidRDefault="000C28B1" w:rsidP="00151F5D">
            <w:pPr>
              <w:spacing w:line="276" w:lineRule="auto"/>
              <w:jc w:val="center"/>
              <w:rPr>
                <w:b/>
                <w:bCs/>
              </w:rPr>
            </w:pPr>
            <w:r>
              <w:rPr>
                <w:b/>
                <w:bCs/>
                <w:sz w:val="22"/>
                <w:szCs w:val="22"/>
              </w:rPr>
              <w:t>КОЧКОВСКОГО  РАЙОНА  НОВОСИБИРСКОЙ  ОБЛАСТИ</w:t>
            </w:r>
          </w:p>
          <w:p w:rsidR="000C28B1" w:rsidRDefault="000C28B1" w:rsidP="00151F5D">
            <w:pPr>
              <w:spacing w:line="276" w:lineRule="auto"/>
              <w:jc w:val="center"/>
              <w:rPr>
                <w:bCs/>
              </w:rPr>
            </w:pPr>
            <w:r>
              <w:rPr>
                <w:bCs/>
              </w:rPr>
              <w:t>ул. Советская,  1</w:t>
            </w:r>
          </w:p>
          <w:p w:rsidR="000C28B1" w:rsidRDefault="000C28B1" w:rsidP="00151F5D">
            <w:pPr>
              <w:spacing w:line="276" w:lineRule="auto"/>
              <w:jc w:val="center"/>
              <w:rPr>
                <w:bCs/>
              </w:rPr>
            </w:pPr>
            <w:r>
              <w:rPr>
                <w:bCs/>
              </w:rPr>
              <w:t xml:space="preserve">с. Кочки,  Кочковский  район,  </w:t>
            </w:r>
          </w:p>
          <w:p w:rsidR="000C28B1" w:rsidRDefault="000C28B1" w:rsidP="00151F5D">
            <w:pPr>
              <w:spacing w:line="276" w:lineRule="auto"/>
              <w:jc w:val="center"/>
              <w:rPr>
                <w:bCs/>
              </w:rPr>
            </w:pPr>
            <w:r>
              <w:rPr>
                <w:bCs/>
              </w:rPr>
              <w:t xml:space="preserve">  Новосибирская  область 632491 </w:t>
            </w:r>
          </w:p>
          <w:p w:rsidR="000C28B1" w:rsidRDefault="000C28B1" w:rsidP="00151F5D">
            <w:pPr>
              <w:spacing w:line="276" w:lineRule="auto"/>
              <w:jc w:val="center"/>
              <w:rPr>
                <w:bCs/>
              </w:rPr>
            </w:pPr>
            <w:r>
              <w:rPr>
                <w:bCs/>
              </w:rPr>
              <w:t>Телефон:  (8256)-22245</w:t>
            </w:r>
          </w:p>
          <w:p w:rsidR="000C28B1" w:rsidRDefault="000C28B1" w:rsidP="00151F5D">
            <w:pPr>
              <w:spacing w:line="276" w:lineRule="auto"/>
              <w:jc w:val="center"/>
              <w:rPr>
                <w:bCs/>
              </w:rPr>
            </w:pPr>
            <w:r>
              <w:rPr>
                <w:bCs/>
              </w:rPr>
              <w:t>Факс:  (8256)-22415</w:t>
            </w:r>
          </w:p>
          <w:p w:rsidR="000C28B1" w:rsidRDefault="000C28B1" w:rsidP="00151F5D">
            <w:pPr>
              <w:spacing w:line="276" w:lineRule="auto"/>
              <w:jc w:val="center"/>
              <w:rPr>
                <w:rFonts w:ascii="Book Antiqua" w:hAnsi="Book Antiqua"/>
                <w:b/>
                <w:bCs/>
              </w:rPr>
            </w:pPr>
            <w:r>
              <w:rPr>
                <w:bCs/>
                <w:lang w:val="en-US"/>
              </w:rPr>
              <w:t>E</w:t>
            </w:r>
            <w:r>
              <w:rPr>
                <w:bCs/>
              </w:rPr>
              <w:t>-</w:t>
            </w:r>
            <w:r>
              <w:rPr>
                <w:bCs/>
                <w:lang w:val="en-US"/>
              </w:rPr>
              <w:t>Mail</w:t>
            </w:r>
            <w:r>
              <w:rPr>
                <w:bCs/>
              </w:rPr>
              <w:t xml:space="preserve">:  </w:t>
            </w:r>
            <w:r>
              <w:rPr>
                <w:bCs/>
                <w:lang w:val="en-US"/>
              </w:rPr>
              <w:t>S</w:t>
            </w:r>
            <w:r>
              <w:rPr>
                <w:bCs/>
              </w:rPr>
              <w:t>22415@</w:t>
            </w:r>
            <w:r>
              <w:rPr>
                <w:bCs/>
                <w:lang w:val="en-US"/>
              </w:rPr>
              <w:t>mail</w:t>
            </w:r>
            <w:r>
              <w:rPr>
                <w:bCs/>
              </w:rPr>
              <w:t>.</w:t>
            </w:r>
            <w:r>
              <w:rPr>
                <w:bCs/>
                <w:lang w:val="en-US"/>
              </w:rPr>
              <w:t>ru</w:t>
            </w:r>
          </w:p>
        </w:tc>
        <w:tc>
          <w:tcPr>
            <w:tcW w:w="5426" w:type="dxa"/>
          </w:tcPr>
          <w:p w:rsidR="000C28B1" w:rsidRDefault="000C28B1" w:rsidP="00151F5D">
            <w:pPr>
              <w:spacing w:line="276" w:lineRule="auto"/>
              <w:ind w:firstLine="1100"/>
              <w:rPr>
                <w:sz w:val="28"/>
                <w:szCs w:val="28"/>
              </w:rPr>
            </w:pPr>
            <w:r>
              <w:rPr>
                <w:sz w:val="28"/>
                <w:szCs w:val="28"/>
              </w:rPr>
              <w:t xml:space="preserve">Прокурору Кочковского района </w:t>
            </w:r>
          </w:p>
          <w:p w:rsidR="000C28B1" w:rsidRDefault="000C28B1" w:rsidP="00151F5D">
            <w:pPr>
              <w:spacing w:line="276" w:lineRule="auto"/>
              <w:ind w:firstLine="1100"/>
              <w:rPr>
                <w:sz w:val="28"/>
                <w:szCs w:val="28"/>
              </w:rPr>
            </w:pPr>
            <w:r>
              <w:rPr>
                <w:sz w:val="28"/>
                <w:szCs w:val="28"/>
              </w:rPr>
              <w:t>юристу 1 класса</w:t>
            </w:r>
          </w:p>
          <w:p w:rsidR="000C28B1" w:rsidRDefault="000C28B1" w:rsidP="00151F5D">
            <w:pPr>
              <w:spacing w:line="276" w:lineRule="auto"/>
              <w:ind w:firstLine="1100"/>
              <w:rPr>
                <w:sz w:val="28"/>
                <w:szCs w:val="28"/>
              </w:rPr>
            </w:pPr>
            <w:r>
              <w:rPr>
                <w:sz w:val="28"/>
                <w:szCs w:val="28"/>
              </w:rPr>
              <w:t>Вайну А.И.</w:t>
            </w:r>
          </w:p>
          <w:p w:rsidR="000C28B1" w:rsidRDefault="000C28B1" w:rsidP="00151F5D">
            <w:pPr>
              <w:spacing w:line="276" w:lineRule="auto"/>
              <w:ind w:firstLine="1100"/>
              <w:rPr>
                <w:sz w:val="28"/>
                <w:szCs w:val="28"/>
              </w:rPr>
            </w:pPr>
          </w:p>
          <w:p w:rsidR="000C28B1" w:rsidRDefault="000C28B1" w:rsidP="00151F5D">
            <w:pPr>
              <w:spacing w:line="276" w:lineRule="auto"/>
              <w:ind w:firstLine="1100"/>
              <w:rPr>
                <w:sz w:val="28"/>
                <w:szCs w:val="28"/>
              </w:rPr>
            </w:pPr>
          </w:p>
        </w:tc>
      </w:tr>
      <w:tr w:rsidR="000C28B1" w:rsidTr="00151F5D">
        <w:trPr>
          <w:jc w:val="center"/>
        </w:trPr>
        <w:tc>
          <w:tcPr>
            <w:tcW w:w="4145" w:type="dxa"/>
          </w:tcPr>
          <w:p w:rsidR="000C28B1" w:rsidRDefault="000C28B1" w:rsidP="00151F5D">
            <w:pPr>
              <w:spacing w:line="276" w:lineRule="auto"/>
              <w:jc w:val="center"/>
            </w:pPr>
          </w:p>
          <w:p w:rsidR="000C28B1" w:rsidRDefault="000C28B1" w:rsidP="00151F5D">
            <w:pPr>
              <w:spacing w:line="276" w:lineRule="auto"/>
            </w:pPr>
            <w:r>
              <w:t xml:space="preserve">     От  07.07.2014     № 473</w:t>
            </w:r>
          </w:p>
          <w:p w:rsidR="000C28B1" w:rsidRDefault="000C28B1" w:rsidP="00151F5D">
            <w:pPr>
              <w:spacing w:line="276" w:lineRule="auto"/>
            </w:pPr>
            <w:r>
              <w:t xml:space="preserve">     На № 1-180в-14  от 21.05.2014</w:t>
            </w:r>
          </w:p>
        </w:tc>
        <w:tc>
          <w:tcPr>
            <w:tcW w:w="5426" w:type="dxa"/>
          </w:tcPr>
          <w:p w:rsidR="000C28B1" w:rsidRDefault="000C28B1" w:rsidP="00151F5D">
            <w:pPr>
              <w:spacing w:line="276" w:lineRule="auto"/>
              <w:jc w:val="center"/>
            </w:pPr>
          </w:p>
        </w:tc>
      </w:tr>
    </w:tbl>
    <w:p w:rsidR="000C28B1" w:rsidRDefault="000C28B1" w:rsidP="00327648">
      <w:pPr>
        <w:rPr>
          <w:b/>
          <w:sz w:val="28"/>
          <w:szCs w:val="28"/>
        </w:rPr>
      </w:pPr>
    </w:p>
    <w:p w:rsidR="000C28B1" w:rsidRDefault="000C28B1" w:rsidP="00327648">
      <w:pPr>
        <w:jc w:val="both"/>
        <w:rPr>
          <w:sz w:val="28"/>
          <w:szCs w:val="28"/>
        </w:rPr>
      </w:pPr>
      <w:r>
        <w:rPr>
          <w:sz w:val="28"/>
          <w:szCs w:val="28"/>
        </w:rPr>
        <w:t xml:space="preserve">                                          </w:t>
      </w:r>
    </w:p>
    <w:p w:rsidR="000C28B1" w:rsidRDefault="000C28B1" w:rsidP="00327648">
      <w:pPr>
        <w:jc w:val="both"/>
        <w:rPr>
          <w:sz w:val="28"/>
          <w:szCs w:val="28"/>
        </w:rPr>
      </w:pPr>
    </w:p>
    <w:p w:rsidR="000C28B1" w:rsidRDefault="000C28B1" w:rsidP="00327648">
      <w:pPr>
        <w:ind w:firstLine="708"/>
        <w:jc w:val="both"/>
        <w:rPr>
          <w:sz w:val="28"/>
          <w:szCs w:val="28"/>
        </w:rPr>
      </w:pPr>
      <w:r>
        <w:rPr>
          <w:sz w:val="28"/>
          <w:szCs w:val="28"/>
        </w:rPr>
        <w:t>В ответ на Ваше представление администрация Кочковского сельсовета сообщат следующее:</w:t>
      </w:r>
    </w:p>
    <w:p w:rsidR="000C28B1" w:rsidRDefault="000C28B1" w:rsidP="00327648">
      <w:pPr>
        <w:jc w:val="both"/>
        <w:rPr>
          <w:sz w:val="28"/>
          <w:szCs w:val="28"/>
        </w:rPr>
      </w:pPr>
      <w:r>
        <w:rPr>
          <w:sz w:val="28"/>
          <w:szCs w:val="28"/>
        </w:rPr>
        <w:t>1. Представление рассмотрено с участием представителя прокуратуры Кочковского района.</w:t>
      </w:r>
    </w:p>
    <w:p w:rsidR="000C28B1" w:rsidRPr="00147ACA" w:rsidRDefault="000C28B1" w:rsidP="00327648">
      <w:pPr>
        <w:pStyle w:val="ConsPlusTitle"/>
        <w:jc w:val="both"/>
        <w:rPr>
          <w:b w:val="0"/>
          <w:sz w:val="28"/>
          <w:szCs w:val="28"/>
        </w:rPr>
      </w:pPr>
      <w:r w:rsidRPr="00147ACA">
        <w:rPr>
          <w:b w:val="0"/>
          <w:sz w:val="28"/>
          <w:szCs w:val="28"/>
        </w:rPr>
        <w:t xml:space="preserve">2. Согласно </w:t>
      </w:r>
      <w:r>
        <w:rPr>
          <w:b w:val="0"/>
          <w:sz w:val="28"/>
          <w:szCs w:val="28"/>
        </w:rPr>
        <w:t>представления</w:t>
      </w:r>
      <w:r w:rsidRPr="00147ACA">
        <w:rPr>
          <w:b w:val="0"/>
          <w:sz w:val="28"/>
          <w:szCs w:val="28"/>
        </w:rPr>
        <w:t xml:space="preserve"> подготовлено постановление администрации Кочковского сельсовета №61 от 03.06.2014 года «О порядке организации и осуществления муниципального земельного контроля на территории Кочковского сельсовета Кочковского района Новосибирской области ».</w:t>
      </w:r>
    </w:p>
    <w:p w:rsidR="000C28B1" w:rsidRPr="006762E2" w:rsidRDefault="000C28B1" w:rsidP="00327648">
      <w:pPr>
        <w:pStyle w:val="BodyText"/>
        <w:tabs>
          <w:tab w:val="left" w:leader="underscore" w:pos="4747"/>
        </w:tabs>
        <w:spacing w:line="240" w:lineRule="auto"/>
        <w:jc w:val="both"/>
        <w:rPr>
          <w:szCs w:val="28"/>
        </w:rPr>
      </w:pPr>
      <w:r>
        <w:rPr>
          <w:szCs w:val="28"/>
        </w:rPr>
        <w:t>3. Специалист администрации Кочковского сельсовета ответственный за разработку муниципальных правовых актов в данный момент уволен по собственному желанию, в связи с этим не представляется возможным решить вопрос о привлечении к дисциплинарной ответственности.</w:t>
      </w:r>
    </w:p>
    <w:p w:rsidR="000C28B1" w:rsidRDefault="000C28B1" w:rsidP="00327648">
      <w:pPr>
        <w:pStyle w:val="BodyText"/>
        <w:tabs>
          <w:tab w:val="left" w:leader="underscore" w:pos="4747"/>
        </w:tabs>
        <w:spacing w:line="240" w:lineRule="auto"/>
        <w:jc w:val="both"/>
        <w:rPr>
          <w:szCs w:val="28"/>
        </w:rPr>
      </w:pPr>
      <w:r>
        <w:rPr>
          <w:szCs w:val="28"/>
        </w:rPr>
        <w:t>Приложение: постановление №61 от 03.06.2014 года на 1 листе в 1 экземпляре.</w:t>
      </w:r>
    </w:p>
    <w:p w:rsidR="000C28B1" w:rsidRPr="00AD4343" w:rsidRDefault="000C28B1" w:rsidP="00327648">
      <w:pPr>
        <w:jc w:val="both"/>
        <w:rPr>
          <w:sz w:val="28"/>
          <w:szCs w:val="28"/>
        </w:rPr>
      </w:pPr>
    </w:p>
    <w:p w:rsidR="000C28B1" w:rsidRDefault="000C28B1" w:rsidP="00327648">
      <w:pPr>
        <w:ind w:firstLine="708"/>
        <w:jc w:val="both"/>
        <w:rPr>
          <w:sz w:val="28"/>
          <w:szCs w:val="28"/>
        </w:rPr>
      </w:pPr>
      <w:r>
        <w:rPr>
          <w:sz w:val="28"/>
          <w:szCs w:val="28"/>
        </w:rPr>
        <w:t xml:space="preserve"> </w:t>
      </w:r>
    </w:p>
    <w:p w:rsidR="000C28B1" w:rsidRDefault="000C28B1" w:rsidP="00327648">
      <w:pPr>
        <w:pStyle w:val="BodyText"/>
        <w:tabs>
          <w:tab w:val="left" w:leader="underscore" w:pos="4747"/>
        </w:tabs>
        <w:spacing w:line="270" w:lineRule="exact"/>
        <w:ind w:left="360"/>
        <w:jc w:val="both"/>
        <w:rPr>
          <w:szCs w:val="28"/>
        </w:rPr>
      </w:pPr>
      <w:r>
        <w:rPr>
          <w:szCs w:val="28"/>
        </w:rPr>
        <w:t xml:space="preserve"> </w:t>
      </w:r>
    </w:p>
    <w:p w:rsidR="000C28B1" w:rsidRDefault="000C28B1" w:rsidP="00327648">
      <w:pPr>
        <w:pStyle w:val="BodyText"/>
        <w:tabs>
          <w:tab w:val="left" w:leader="underscore" w:pos="4747"/>
        </w:tabs>
        <w:spacing w:line="270" w:lineRule="exact"/>
        <w:ind w:left="360"/>
        <w:jc w:val="both"/>
        <w:rPr>
          <w:szCs w:val="28"/>
        </w:rPr>
      </w:pPr>
    </w:p>
    <w:p w:rsidR="000C28B1" w:rsidRDefault="000C28B1" w:rsidP="00327648">
      <w:pPr>
        <w:pStyle w:val="BodyText"/>
        <w:tabs>
          <w:tab w:val="left" w:leader="underscore" w:pos="4747"/>
        </w:tabs>
        <w:spacing w:line="270" w:lineRule="exact"/>
        <w:jc w:val="both"/>
        <w:rPr>
          <w:szCs w:val="28"/>
        </w:rPr>
      </w:pPr>
      <w:r>
        <w:rPr>
          <w:szCs w:val="28"/>
        </w:rPr>
        <w:t>Глава Кочковского сельсовета                                                      А.А.Бухтияров</w:t>
      </w:r>
    </w:p>
    <w:p w:rsidR="000C28B1" w:rsidRDefault="000C28B1" w:rsidP="00327648">
      <w:pPr>
        <w:pStyle w:val="BodyText"/>
        <w:tabs>
          <w:tab w:val="left" w:leader="underscore" w:pos="4747"/>
        </w:tabs>
        <w:spacing w:line="270" w:lineRule="exact"/>
        <w:ind w:left="360"/>
        <w:jc w:val="both"/>
        <w:rPr>
          <w:sz w:val="16"/>
          <w:szCs w:val="16"/>
        </w:rPr>
      </w:pPr>
      <w:r>
        <w:rPr>
          <w:sz w:val="16"/>
          <w:szCs w:val="16"/>
        </w:rPr>
        <w:t xml:space="preserve">   </w:t>
      </w:r>
    </w:p>
    <w:p w:rsidR="000C28B1" w:rsidRDefault="000C28B1" w:rsidP="00327648">
      <w:pPr>
        <w:pStyle w:val="BodyText"/>
        <w:tabs>
          <w:tab w:val="left" w:leader="underscore" w:pos="4747"/>
        </w:tabs>
        <w:spacing w:line="270" w:lineRule="exact"/>
        <w:ind w:left="360"/>
        <w:jc w:val="both"/>
        <w:rPr>
          <w:sz w:val="16"/>
          <w:szCs w:val="16"/>
        </w:rPr>
      </w:pPr>
    </w:p>
    <w:p w:rsidR="000C28B1" w:rsidRDefault="000C28B1" w:rsidP="00327648">
      <w:pPr>
        <w:pStyle w:val="BodyText"/>
        <w:tabs>
          <w:tab w:val="left" w:leader="underscore" w:pos="4747"/>
        </w:tabs>
        <w:spacing w:line="270" w:lineRule="exact"/>
        <w:ind w:left="360"/>
        <w:jc w:val="both"/>
        <w:rPr>
          <w:sz w:val="16"/>
          <w:szCs w:val="16"/>
        </w:rPr>
      </w:pPr>
    </w:p>
    <w:p w:rsidR="000C28B1" w:rsidRDefault="000C28B1" w:rsidP="00327648">
      <w:pPr>
        <w:pStyle w:val="BodyText"/>
        <w:tabs>
          <w:tab w:val="left" w:leader="underscore" w:pos="4747"/>
        </w:tabs>
        <w:spacing w:line="270" w:lineRule="exact"/>
        <w:ind w:left="360"/>
        <w:jc w:val="both"/>
        <w:rPr>
          <w:sz w:val="16"/>
          <w:szCs w:val="16"/>
        </w:rPr>
      </w:pPr>
    </w:p>
    <w:p w:rsidR="000C28B1" w:rsidRDefault="000C28B1" w:rsidP="00327648">
      <w:pPr>
        <w:pStyle w:val="BodyText"/>
        <w:tabs>
          <w:tab w:val="left" w:leader="underscore" w:pos="4747"/>
        </w:tabs>
        <w:spacing w:line="270" w:lineRule="exact"/>
        <w:ind w:left="360"/>
        <w:jc w:val="both"/>
        <w:rPr>
          <w:sz w:val="16"/>
          <w:szCs w:val="16"/>
        </w:rPr>
      </w:pPr>
    </w:p>
    <w:p w:rsidR="000C28B1" w:rsidRDefault="000C28B1" w:rsidP="00327648">
      <w:pPr>
        <w:pStyle w:val="BodyText"/>
        <w:tabs>
          <w:tab w:val="left" w:leader="underscore" w:pos="4747"/>
        </w:tabs>
        <w:spacing w:line="270" w:lineRule="exact"/>
        <w:ind w:left="360"/>
        <w:jc w:val="both"/>
        <w:rPr>
          <w:sz w:val="16"/>
          <w:szCs w:val="16"/>
        </w:rPr>
      </w:pPr>
    </w:p>
    <w:p w:rsidR="000C28B1" w:rsidRDefault="000C28B1" w:rsidP="00327648">
      <w:pPr>
        <w:pStyle w:val="BodyText"/>
        <w:tabs>
          <w:tab w:val="left" w:leader="underscore" w:pos="4747"/>
        </w:tabs>
        <w:spacing w:line="270" w:lineRule="exact"/>
        <w:ind w:left="360"/>
        <w:jc w:val="both"/>
        <w:rPr>
          <w:sz w:val="16"/>
          <w:szCs w:val="16"/>
        </w:rPr>
      </w:pPr>
    </w:p>
    <w:p w:rsidR="000C28B1" w:rsidRDefault="000C28B1" w:rsidP="00327648">
      <w:pPr>
        <w:pStyle w:val="BodyText"/>
        <w:tabs>
          <w:tab w:val="left" w:leader="underscore" w:pos="4747"/>
        </w:tabs>
        <w:spacing w:line="270" w:lineRule="exact"/>
        <w:ind w:left="360"/>
        <w:jc w:val="both"/>
        <w:rPr>
          <w:sz w:val="16"/>
          <w:szCs w:val="16"/>
        </w:rPr>
      </w:pPr>
    </w:p>
    <w:p w:rsidR="000C28B1" w:rsidRDefault="000C28B1" w:rsidP="00327648">
      <w:pPr>
        <w:pStyle w:val="BodyText"/>
        <w:tabs>
          <w:tab w:val="left" w:leader="underscore" w:pos="4747"/>
        </w:tabs>
        <w:spacing w:line="270" w:lineRule="exact"/>
        <w:jc w:val="both"/>
        <w:rPr>
          <w:sz w:val="16"/>
          <w:szCs w:val="16"/>
        </w:rPr>
      </w:pPr>
    </w:p>
    <w:p w:rsidR="000C28B1" w:rsidRDefault="000C28B1" w:rsidP="00327648">
      <w:pPr>
        <w:pStyle w:val="BodyText"/>
        <w:tabs>
          <w:tab w:val="left" w:leader="underscore" w:pos="4747"/>
        </w:tabs>
        <w:spacing w:line="270" w:lineRule="exact"/>
        <w:ind w:left="360"/>
        <w:jc w:val="both"/>
        <w:rPr>
          <w:sz w:val="16"/>
          <w:szCs w:val="16"/>
        </w:rPr>
      </w:pPr>
    </w:p>
    <w:p w:rsidR="000C28B1" w:rsidRDefault="000C28B1" w:rsidP="00327648">
      <w:pPr>
        <w:pStyle w:val="BodyText"/>
        <w:tabs>
          <w:tab w:val="left" w:leader="underscore" w:pos="4747"/>
        </w:tabs>
        <w:spacing w:line="270" w:lineRule="exact"/>
        <w:ind w:left="360"/>
        <w:jc w:val="both"/>
        <w:rPr>
          <w:sz w:val="16"/>
          <w:szCs w:val="16"/>
        </w:rPr>
      </w:pPr>
    </w:p>
    <w:p w:rsidR="000C28B1" w:rsidRDefault="000C28B1" w:rsidP="00327648">
      <w:pPr>
        <w:pStyle w:val="BodyText"/>
        <w:tabs>
          <w:tab w:val="left" w:leader="underscore" w:pos="4747"/>
        </w:tabs>
        <w:spacing w:line="270" w:lineRule="exact"/>
        <w:ind w:left="360"/>
        <w:jc w:val="both"/>
        <w:rPr>
          <w:sz w:val="20"/>
          <w:szCs w:val="20"/>
        </w:rPr>
      </w:pPr>
      <w:r>
        <w:rPr>
          <w:sz w:val="20"/>
          <w:szCs w:val="20"/>
        </w:rPr>
        <w:t xml:space="preserve">Егорова </w:t>
      </w:r>
    </w:p>
    <w:p w:rsidR="000C28B1" w:rsidRPr="00147ACA" w:rsidRDefault="000C28B1" w:rsidP="00327648">
      <w:pPr>
        <w:pStyle w:val="BodyText"/>
        <w:tabs>
          <w:tab w:val="left" w:leader="underscore" w:pos="4747"/>
        </w:tabs>
        <w:spacing w:line="270" w:lineRule="exact"/>
        <w:ind w:left="360"/>
        <w:jc w:val="both"/>
        <w:rPr>
          <w:sz w:val="20"/>
          <w:szCs w:val="20"/>
          <w:lang w:val="ru-RU"/>
        </w:rPr>
      </w:pPr>
      <w:r>
        <w:rPr>
          <w:sz w:val="20"/>
          <w:szCs w:val="20"/>
        </w:rPr>
        <w:t>22269</w:t>
      </w:r>
    </w:p>
    <w:p w:rsidR="000C28B1" w:rsidRDefault="000C28B1" w:rsidP="00350846">
      <w:pPr>
        <w:autoSpaceDE w:val="0"/>
        <w:autoSpaceDN w:val="0"/>
        <w:adjustRightInd w:val="0"/>
        <w:jc w:val="center"/>
        <w:rPr>
          <w:b/>
          <w:bCs/>
          <w:sz w:val="28"/>
          <w:szCs w:val="28"/>
        </w:rPr>
      </w:pPr>
    </w:p>
    <w:p w:rsidR="000C28B1" w:rsidRPr="00350846" w:rsidRDefault="000C28B1" w:rsidP="00350846">
      <w:pPr>
        <w:autoSpaceDE w:val="0"/>
        <w:autoSpaceDN w:val="0"/>
        <w:adjustRightInd w:val="0"/>
        <w:jc w:val="center"/>
        <w:rPr>
          <w:b/>
          <w:bCs/>
          <w:sz w:val="28"/>
          <w:szCs w:val="28"/>
        </w:rPr>
      </w:pPr>
      <w:r w:rsidRPr="00350846">
        <w:rPr>
          <w:b/>
          <w:bCs/>
          <w:sz w:val="28"/>
          <w:szCs w:val="28"/>
        </w:rPr>
        <w:t xml:space="preserve">АДМИНИСТРАЦИЯ </w:t>
      </w:r>
      <w:r>
        <w:rPr>
          <w:b/>
          <w:bCs/>
          <w:sz w:val="28"/>
          <w:szCs w:val="28"/>
        </w:rPr>
        <w:t>КОЧКОВСКОГО</w:t>
      </w:r>
      <w:r w:rsidRPr="00350846">
        <w:rPr>
          <w:b/>
          <w:bCs/>
          <w:sz w:val="28"/>
          <w:szCs w:val="28"/>
        </w:rPr>
        <w:t xml:space="preserve"> СЕЛЬСОВЕТА</w:t>
      </w:r>
    </w:p>
    <w:p w:rsidR="000C28B1" w:rsidRPr="00350846" w:rsidRDefault="000C28B1" w:rsidP="00350846">
      <w:pPr>
        <w:autoSpaceDE w:val="0"/>
        <w:autoSpaceDN w:val="0"/>
        <w:adjustRightInd w:val="0"/>
        <w:jc w:val="center"/>
        <w:rPr>
          <w:b/>
          <w:bCs/>
          <w:sz w:val="28"/>
          <w:szCs w:val="28"/>
        </w:rPr>
      </w:pPr>
      <w:r w:rsidRPr="00350846">
        <w:rPr>
          <w:b/>
          <w:bCs/>
          <w:sz w:val="28"/>
          <w:szCs w:val="28"/>
        </w:rPr>
        <w:t>КОЧКОВСКОГО РАЙОНА НОВОСИБИРСКОЙ ОБЛАСТИ</w:t>
      </w:r>
    </w:p>
    <w:p w:rsidR="000C28B1" w:rsidRPr="00350846" w:rsidRDefault="000C28B1" w:rsidP="00350846">
      <w:pPr>
        <w:autoSpaceDE w:val="0"/>
        <w:autoSpaceDN w:val="0"/>
        <w:adjustRightInd w:val="0"/>
        <w:rPr>
          <w:b/>
          <w:bCs/>
          <w:sz w:val="28"/>
          <w:szCs w:val="28"/>
        </w:rPr>
      </w:pPr>
    </w:p>
    <w:p w:rsidR="000C28B1" w:rsidRPr="00350846" w:rsidRDefault="000C28B1" w:rsidP="00350846">
      <w:pPr>
        <w:autoSpaceDE w:val="0"/>
        <w:autoSpaceDN w:val="0"/>
        <w:adjustRightInd w:val="0"/>
        <w:spacing w:before="100" w:beforeAutospacing="1"/>
        <w:jc w:val="center"/>
        <w:rPr>
          <w:bCs/>
          <w:sz w:val="28"/>
          <w:szCs w:val="28"/>
        </w:rPr>
      </w:pPr>
      <w:r w:rsidRPr="00350846">
        <w:rPr>
          <w:b/>
          <w:bCs/>
          <w:sz w:val="28"/>
          <w:szCs w:val="28"/>
        </w:rPr>
        <w:t>ПОСТАНОВЛЕНИЕ</w:t>
      </w:r>
    </w:p>
    <w:p w:rsidR="000C28B1" w:rsidRPr="00350846" w:rsidRDefault="000C28B1" w:rsidP="00350846">
      <w:pPr>
        <w:jc w:val="center"/>
        <w:rPr>
          <w:b/>
          <w:sz w:val="28"/>
          <w:szCs w:val="28"/>
        </w:rPr>
      </w:pPr>
    </w:p>
    <w:p w:rsidR="000C28B1" w:rsidRDefault="000C28B1" w:rsidP="00EC1650">
      <w:pPr>
        <w:jc w:val="center"/>
        <w:rPr>
          <w:b/>
          <w:sz w:val="28"/>
          <w:szCs w:val="28"/>
        </w:rPr>
      </w:pPr>
      <w:r w:rsidRPr="00350846">
        <w:rPr>
          <w:b/>
          <w:sz w:val="28"/>
          <w:szCs w:val="28"/>
        </w:rPr>
        <w:t xml:space="preserve">от </w:t>
      </w:r>
      <w:r>
        <w:rPr>
          <w:b/>
          <w:sz w:val="28"/>
          <w:szCs w:val="28"/>
        </w:rPr>
        <w:t>03.06.2014г.</w:t>
      </w:r>
      <w:r w:rsidRPr="00350846">
        <w:rPr>
          <w:b/>
          <w:sz w:val="28"/>
          <w:szCs w:val="28"/>
        </w:rPr>
        <w:t xml:space="preserve">    № </w:t>
      </w:r>
      <w:r>
        <w:rPr>
          <w:b/>
          <w:sz w:val="28"/>
          <w:szCs w:val="28"/>
        </w:rPr>
        <w:t>61</w:t>
      </w:r>
    </w:p>
    <w:p w:rsidR="000C28B1" w:rsidRPr="00350846" w:rsidRDefault="000C28B1" w:rsidP="00EC1650">
      <w:pPr>
        <w:jc w:val="center"/>
        <w:rPr>
          <w:sz w:val="28"/>
          <w:szCs w:val="28"/>
        </w:rPr>
      </w:pPr>
    </w:p>
    <w:p w:rsidR="000C28B1" w:rsidRPr="00350846" w:rsidRDefault="000C28B1" w:rsidP="009A0222">
      <w:pPr>
        <w:pStyle w:val="ConsPlusTitle"/>
        <w:jc w:val="center"/>
        <w:rPr>
          <w:sz w:val="28"/>
          <w:szCs w:val="28"/>
        </w:rPr>
      </w:pPr>
      <w:r w:rsidRPr="00350846">
        <w:rPr>
          <w:sz w:val="28"/>
          <w:szCs w:val="28"/>
        </w:rPr>
        <w:t xml:space="preserve">О </w:t>
      </w:r>
      <w:r>
        <w:rPr>
          <w:sz w:val="28"/>
          <w:szCs w:val="28"/>
        </w:rPr>
        <w:t>порядке организации и осуществления муниципального земельного контроля на территории Кочковского сельсовета Кочковского района Новосибирской области</w:t>
      </w:r>
      <w:r w:rsidRPr="00350846">
        <w:rPr>
          <w:sz w:val="28"/>
          <w:szCs w:val="28"/>
        </w:rPr>
        <w:t xml:space="preserve"> </w:t>
      </w:r>
    </w:p>
    <w:p w:rsidR="000C28B1" w:rsidRPr="00350846" w:rsidRDefault="000C28B1">
      <w:pPr>
        <w:widowControl w:val="0"/>
        <w:autoSpaceDE w:val="0"/>
        <w:autoSpaceDN w:val="0"/>
        <w:adjustRightInd w:val="0"/>
        <w:jc w:val="center"/>
        <w:rPr>
          <w:sz w:val="28"/>
          <w:szCs w:val="28"/>
        </w:rPr>
      </w:pPr>
    </w:p>
    <w:p w:rsidR="000C28B1" w:rsidRDefault="000C28B1" w:rsidP="00B635D4">
      <w:pPr>
        <w:widowControl w:val="0"/>
        <w:autoSpaceDE w:val="0"/>
        <w:autoSpaceDN w:val="0"/>
        <w:adjustRightInd w:val="0"/>
        <w:ind w:firstLine="540"/>
        <w:jc w:val="both"/>
        <w:rPr>
          <w:sz w:val="28"/>
          <w:szCs w:val="28"/>
        </w:rPr>
      </w:pPr>
      <w:r w:rsidRPr="00350846">
        <w:rPr>
          <w:sz w:val="28"/>
          <w:szCs w:val="28"/>
        </w:rPr>
        <w:t xml:space="preserve">В целях организации и осуществления муниципального земельного контроля на территории </w:t>
      </w:r>
      <w:r>
        <w:rPr>
          <w:sz w:val="28"/>
          <w:szCs w:val="28"/>
        </w:rPr>
        <w:t>Кочковского сельсовета Кочковского района Новосибирской области</w:t>
      </w:r>
      <w:r w:rsidRPr="00350846">
        <w:rPr>
          <w:sz w:val="28"/>
          <w:szCs w:val="28"/>
        </w:rPr>
        <w:t xml:space="preserve">, в соответствии с </w:t>
      </w:r>
      <w:hyperlink r:id="rId6" w:history="1">
        <w:r w:rsidRPr="00B635D4">
          <w:rPr>
            <w:sz w:val="28"/>
            <w:szCs w:val="28"/>
          </w:rPr>
          <w:t>Конституцией</w:t>
        </w:r>
      </w:hyperlink>
      <w:r w:rsidRPr="00350846">
        <w:rPr>
          <w:sz w:val="28"/>
          <w:szCs w:val="28"/>
        </w:rPr>
        <w:t xml:space="preserve"> Российской Федерации, Земельным </w:t>
      </w:r>
      <w:hyperlink r:id="rId7" w:history="1">
        <w:r w:rsidRPr="00B635D4">
          <w:rPr>
            <w:sz w:val="28"/>
            <w:szCs w:val="28"/>
          </w:rPr>
          <w:t>кодексом</w:t>
        </w:r>
      </w:hyperlink>
      <w:r w:rsidRPr="00350846">
        <w:rPr>
          <w:sz w:val="28"/>
          <w:szCs w:val="28"/>
        </w:rPr>
        <w:t xml:space="preserve"> Российской Федерации, Федеральными законами "</w:t>
      </w:r>
      <w:hyperlink r:id="rId8" w:history="1">
        <w:r w:rsidRPr="00B635D4">
          <w:rPr>
            <w:sz w:val="28"/>
            <w:szCs w:val="28"/>
          </w:rPr>
          <w:t>Об общих принципах</w:t>
        </w:r>
      </w:hyperlink>
      <w:r w:rsidRPr="00350846">
        <w:rPr>
          <w:sz w:val="28"/>
          <w:szCs w:val="28"/>
        </w:rPr>
        <w:t xml:space="preserve"> организации местного самоуправления в Российской Федерации", "</w:t>
      </w:r>
      <w:hyperlink r:id="rId9" w:history="1">
        <w:r w:rsidRPr="00B635D4">
          <w:rPr>
            <w:sz w:val="28"/>
            <w:szCs w:val="28"/>
          </w:rPr>
          <w:t>О защите прав</w:t>
        </w:r>
      </w:hyperlink>
      <w:r w:rsidRPr="00350846">
        <w:rPr>
          <w:sz w:val="28"/>
          <w:szCs w:val="28"/>
        </w:rPr>
        <w:t xml:space="preserve"> юридических лиц и индивидуальных предпринимателей при осуществлении государственного контроля (надзора) и муниципального контроля", руководствуясь Устав</w:t>
      </w:r>
      <w:r>
        <w:rPr>
          <w:sz w:val="28"/>
          <w:szCs w:val="28"/>
        </w:rPr>
        <w:t>ом</w:t>
      </w:r>
      <w:r w:rsidRPr="00350846">
        <w:rPr>
          <w:sz w:val="28"/>
          <w:szCs w:val="28"/>
        </w:rPr>
        <w:t xml:space="preserve"> </w:t>
      </w:r>
      <w:r>
        <w:rPr>
          <w:sz w:val="28"/>
          <w:szCs w:val="28"/>
        </w:rPr>
        <w:t>Кочковского сельсовета Кочковского района Новосибирской области</w:t>
      </w:r>
    </w:p>
    <w:p w:rsidR="000C28B1" w:rsidRPr="009F7FEE" w:rsidRDefault="000C28B1" w:rsidP="00B635D4">
      <w:pPr>
        <w:widowControl w:val="0"/>
        <w:autoSpaceDE w:val="0"/>
        <w:autoSpaceDN w:val="0"/>
        <w:adjustRightInd w:val="0"/>
        <w:ind w:firstLine="540"/>
        <w:jc w:val="both"/>
        <w:rPr>
          <w:b/>
          <w:sz w:val="28"/>
          <w:szCs w:val="28"/>
        </w:rPr>
      </w:pPr>
      <w:r w:rsidRPr="009F7FEE">
        <w:rPr>
          <w:b/>
          <w:sz w:val="28"/>
          <w:szCs w:val="28"/>
        </w:rPr>
        <w:t>ПОСТАНОВЛЯЮ:</w:t>
      </w:r>
    </w:p>
    <w:p w:rsidR="000C28B1" w:rsidRDefault="000C28B1">
      <w:pPr>
        <w:widowControl w:val="0"/>
        <w:autoSpaceDE w:val="0"/>
        <w:autoSpaceDN w:val="0"/>
        <w:adjustRightInd w:val="0"/>
        <w:ind w:firstLine="540"/>
        <w:jc w:val="both"/>
        <w:rPr>
          <w:sz w:val="28"/>
          <w:szCs w:val="28"/>
        </w:rPr>
      </w:pPr>
      <w:r w:rsidRPr="00350846">
        <w:rPr>
          <w:sz w:val="28"/>
          <w:szCs w:val="28"/>
        </w:rPr>
        <w:t xml:space="preserve">1. Установить </w:t>
      </w:r>
      <w:hyperlink w:anchor="Par36" w:history="1">
        <w:r w:rsidRPr="006D37EB">
          <w:rPr>
            <w:sz w:val="28"/>
            <w:szCs w:val="28"/>
          </w:rPr>
          <w:t>Порядок</w:t>
        </w:r>
      </w:hyperlink>
      <w:r w:rsidRPr="00350846">
        <w:rPr>
          <w:sz w:val="28"/>
          <w:szCs w:val="28"/>
        </w:rPr>
        <w:t xml:space="preserve"> организации и осуществления муниципального земельного контроля на территории </w:t>
      </w:r>
      <w:r>
        <w:rPr>
          <w:sz w:val="28"/>
          <w:szCs w:val="28"/>
        </w:rPr>
        <w:t>Кочковского сельсовета Кочковского района Новосибирской области</w:t>
      </w:r>
      <w:r w:rsidRPr="00350846">
        <w:rPr>
          <w:sz w:val="28"/>
          <w:szCs w:val="28"/>
        </w:rPr>
        <w:t xml:space="preserve"> (приложение).</w:t>
      </w:r>
    </w:p>
    <w:p w:rsidR="000C28B1" w:rsidRPr="00350846" w:rsidRDefault="000C28B1">
      <w:pPr>
        <w:widowControl w:val="0"/>
        <w:autoSpaceDE w:val="0"/>
        <w:autoSpaceDN w:val="0"/>
        <w:adjustRightInd w:val="0"/>
        <w:ind w:firstLine="540"/>
        <w:jc w:val="both"/>
        <w:rPr>
          <w:sz w:val="28"/>
          <w:szCs w:val="28"/>
        </w:rPr>
      </w:pPr>
      <w:r>
        <w:rPr>
          <w:sz w:val="28"/>
          <w:szCs w:val="28"/>
        </w:rPr>
        <w:t>2. Опубликовать настоящее постановление в периодическом печатном издании «Кочковский вестник» и на официальном сайте администрации Кочковского сельсовета.</w:t>
      </w:r>
    </w:p>
    <w:p w:rsidR="000C28B1" w:rsidRPr="00350846" w:rsidRDefault="000C28B1" w:rsidP="00AB6CEC">
      <w:pPr>
        <w:widowControl w:val="0"/>
        <w:autoSpaceDE w:val="0"/>
        <w:autoSpaceDN w:val="0"/>
        <w:adjustRightInd w:val="0"/>
        <w:ind w:firstLine="540"/>
        <w:jc w:val="both"/>
        <w:rPr>
          <w:sz w:val="28"/>
          <w:szCs w:val="28"/>
        </w:rPr>
      </w:pPr>
      <w:r w:rsidRPr="006D37EB">
        <w:rPr>
          <w:sz w:val="28"/>
          <w:szCs w:val="28"/>
        </w:rPr>
        <w:t>2</w:t>
      </w:r>
      <w:r w:rsidRPr="00350846">
        <w:rPr>
          <w:sz w:val="28"/>
          <w:szCs w:val="28"/>
        </w:rPr>
        <w:t>. Решение вступает в силу на следующий день после его официального опубликования.</w:t>
      </w:r>
    </w:p>
    <w:p w:rsidR="000C28B1" w:rsidRPr="00AB6CEC" w:rsidRDefault="000C28B1">
      <w:pPr>
        <w:widowControl w:val="0"/>
        <w:autoSpaceDE w:val="0"/>
        <w:autoSpaceDN w:val="0"/>
        <w:adjustRightInd w:val="0"/>
        <w:ind w:firstLine="540"/>
        <w:jc w:val="both"/>
        <w:rPr>
          <w:sz w:val="28"/>
          <w:szCs w:val="28"/>
        </w:rPr>
      </w:pPr>
      <w:r w:rsidRPr="00350846">
        <w:rPr>
          <w:sz w:val="28"/>
          <w:szCs w:val="28"/>
        </w:rPr>
        <w:t xml:space="preserve">4. Контроль за исполнением решения </w:t>
      </w:r>
      <w:r>
        <w:rPr>
          <w:sz w:val="28"/>
          <w:szCs w:val="28"/>
        </w:rPr>
        <w:t>оставляю за собой.</w:t>
      </w:r>
    </w:p>
    <w:p w:rsidR="000C28B1" w:rsidRDefault="000C28B1" w:rsidP="009F7FEE">
      <w:pPr>
        <w:widowControl w:val="0"/>
        <w:autoSpaceDE w:val="0"/>
        <w:autoSpaceDN w:val="0"/>
        <w:adjustRightInd w:val="0"/>
        <w:jc w:val="both"/>
        <w:rPr>
          <w:sz w:val="28"/>
          <w:szCs w:val="28"/>
        </w:rPr>
      </w:pPr>
    </w:p>
    <w:p w:rsidR="000C28B1" w:rsidRDefault="000C28B1" w:rsidP="009F7FEE">
      <w:pPr>
        <w:widowControl w:val="0"/>
        <w:autoSpaceDE w:val="0"/>
        <w:autoSpaceDN w:val="0"/>
        <w:adjustRightInd w:val="0"/>
        <w:jc w:val="both"/>
        <w:rPr>
          <w:sz w:val="28"/>
          <w:szCs w:val="28"/>
        </w:rPr>
      </w:pPr>
    </w:p>
    <w:p w:rsidR="000C28B1" w:rsidRDefault="000C28B1" w:rsidP="009F7FEE">
      <w:pPr>
        <w:widowControl w:val="0"/>
        <w:autoSpaceDE w:val="0"/>
        <w:autoSpaceDN w:val="0"/>
        <w:adjustRightInd w:val="0"/>
        <w:jc w:val="both"/>
        <w:rPr>
          <w:sz w:val="28"/>
          <w:szCs w:val="28"/>
        </w:rPr>
      </w:pPr>
      <w:r>
        <w:rPr>
          <w:sz w:val="28"/>
          <w:szCs w:val="28"/>
        </w:rPr>
        <w:t>Глава Кочковского сельсовета                                                      А.А.Бухтияров</w:t>
      </w:r>
    </w:p>
    <w:p w:rsidR="000C28B1" w:rsidRDefault="000C28B1">
      <w:pPr>
        <w:widowControl w:val="0"/>
        <w:autoSpaceDE w:val="0"/>
        <w:autoSpaceDN w:val="0"/>
        <w:adjustRightInd w:val="0"/>
        <w:ind w:firstLine="540"/>
        <w:jc w:val="both"/>
        <w:rPr>
          <w:sz w:val="28"/>
          <w:szCs w:val="28"/>
        </w:rPr>
      </w:pPr>
    </w:p>
    <w:p w:rsidR="000C28B1" w:rsidRDefault="000C28B1">
      <w:pPr>
        <w:widowControl w:val="0"/>
        <w:autoSpaceDE w:val="0"/>
        <w:autoSpaceDN w:val="0"/>
        <w:adjustRightInd w:val="0"/>
        <w:ind w:firstLine="540"/>
        <w:jc w:val="both"/>
        <w:rPr>
          <w:sz w:val="28"/>
          <w:szCs w:val="28"/>
        </w:rPr>
      </w:pPr>
    </w:p>
    <w:p w:rsidR="000C28B1" w:rsidRDefault="000C28B1">
      <w:pPr>
        <w:widowControl w:val="0"/>
        <w:autoSpaceDE w:val="0"/>
        <w:autoSpaceDN w:val="0"/>
        <w:adjustRightInd w:val="0"/>
        <w:ind w:firstLine="540"/>
        <w:jc w:val="both"/>
        <w:rPr>
          <w:sz w:val="28"/>
          <w:szCs w:val="28"/>
        </w:rPr>
      </w:pPr>
    </w:p>
    <w:p w:rsidR="000C28B1" w:rsidRDefault="000C28B1">
      <w:pPr>
        <w:widowControl w:val="0"/>
        <w:autoSpaceDE w:val="0"/>
        <w:autoSpaceDN w:val="0"/>
        <w:adjustRightInd w:val="0"/>
        <w:ind w:firstLine="540"/>
        <w:jc w:val="both"/>
        <w:rPr>
          <w:sz w:val="28"/>
          <w:szCs w:val="28"/>
        </w:rPr>
      </w:pPr>
    </w:p>
    <w:p w:rsidR="000C28B1" w:rsidRDefault="000C28B1">
      <w:pPr>
        <w:widowControl w:val="0"/>
        <w:autoSpaceDE w:val="0"/>
        <w:autoSpaceDN w:val="0"/>
        <w:adjustRightInd w:val="0"/>
        <w:ind w:firstLine="540"/>
        <w:jc w:val="both"/>
        <w:rPr>
          <w:sz w:val="20"/>
          <w:szCs w:val="20"/>
        </w:rPr>
      </w:pPr>
      <w:r>
        <w:rPr>
          <w:sz w:val="20"/>
          <w:szCs w:val="20"/>
        </w:rPr>
        <w:t>Егорова</w:t>
      </w:r>
    </w:p>
    <w:p w:rsidR="000C28B1" w:rsidRPr="009F7FEE" w:rsidRDefault="000C28B1">
      <w:pPr>
        <w:widowControl w:val="0"/>
        <w:autoSpaceDE w:val="0"/>
        <w:autoSpaceDN w:val="0"/>
        <w:adjustRightInd w:val="0"/>
        <w:ind w:firstLine="540"/>
        <w:jc w:val="both"/>
        <w:rPr>
          <w:sz w:val="20"/>
          <w:szCs w:val="20"/>
        </w:rPr>
      </w:pPr>
      <w:r>
        <w:rPr>
          <w:sz w:val="20"/>
          <w:szCs w:val="20"/>
        </w:rPr>
        <w:t>22269</w:t>
      </w:r>
    </w:p>
    <w:p w:rsidR="000C28B1" w:rsidRPr="00350846" w:rsidRDefault="000C28B1">
      <w:pPr>
        <w:widowControl w:val="0"/>
        <w:autoSpaceDE w:val="0"/>
        <w:autoSpaceDN w:val="0"/>
        <w:adjustRightInd w:val="0"/>
        <w:ind w:firstLine="540"/>
        <w:jc w:val="both"/>
        <w:rPr>
          <w:sz w:val="28"/>
          <w:szCs w:val="28"/>
        </w:rPr>
      </w:pPr>
    </w:p>
    <w:p w:rsidR="000C28B1" w:rsidRDefault="000C28B1">
      <w:pPr>
        <w:widowControl w:val="0"/>
        <w:autoSpaceDE w:val="0"/>
        <w:autoSpaceDN w:val="0"/>
        <w:adjustRightInd w:val="0"/>
        <w:ind w:firstLine="540"/>
        <w:jc w:val="both"/>
        <w:rPr>
          <w:sz w:val="28"/>
          <w:szCs w:val="28"/>
        </w:rPr>
      </w:pPr>
    </w:p>
    <w:p w:rsidR="000C28B1" w:rsidRDefault="000C28B1">
      <w:pPr>
        <w:widowControl w:val="0"/>
        <w:autoSpaceDE w:val="0"/>
        <w:autoSpaceDN w:val="0"/>
        <w:adjustRightInd w:val="0"/>
        <w:ind w:firstLine="540"/>
        <w:jc w:val="both"/>
        <w:rPr>
          <w:sz w:val="28"/>
          <w:szCs w:val="28"/>
        </w:rPr>
      </w:pPr>
    </w:p>
    <w:p w:rsidR="000C28B1" w:rsidRDefault="000C28B1">
      <w:pPr>
        <w:widowControl w:val="0"/>
        <w:autoSpaceDE w:val="0"/>
        <w:autoSpaceDN w:val="0"/>
        <w:adjustRightInd w:val="0"/>
        <w:ind w:firstLine="540"/>
        <w:jc w:val="both"/>
        <w:rPr>
          <w:sz w:val="28"/>
          <w:szCs w:val="28"/>
        </w:rPr>
      </w:pPr>
    </w:p>
    <w:p w:rsidR="000C28B1" w:rsidRDefault="000C28B1">
      <w:pPr>
        <w:widowControl w:val="0"/>
        <w:autoSpaceDE w:val="0"/>
        <w:autoSpaceDN w:val="0"/>
        <w:adjustRightInd w:val="0"/>
        <w:ind w:firstLine="540"/>
        <w:jc w:val="both"/>
        <w:rPr>
          <w:sz w:val="28"/>
          <w:szCs w:val="28"/>
        </w:rPr>
      </w:pPr>
    </w:p>
    <w:p w:rsidR="000C28B1" w:rsidRPr="00350846" w:rsidRDefault="000C28B1">
      <w:pPr>
        <w:widowControl w:val="0"/>
        <w:autoSpaceDE w:val="0"/>
        <w:autoSpaceDN w:val="0"/>
        <w:adjustRightInd w:val="0"/>
        <w:ind w:firstLine="540"/>
        <w:jc w:val="both"/>
        <w:rPr>
          <w:sz w:val="28"/>
          <w:szCs w:val="28"/>
        </w:rPr>
      </w:pPr>
    </w:p>
    <w:p w:rsidR="000C28B1" w:rsidRPr="00350846" w:rsidRDefault="000C28B1">
      <w:pPr>
        <w:widowControl w:val="0"/>
        <w:autoSpaceDE w:val="0"/>
        <w:autoSpaceDN w:val="0"/>
        <w:adjustRightInd w:val="0"/>
        <w:ind w:firstLine="540"/>
        <w:jc w:val="both"/>
        <w:rPr>
          <w:sz w:val="28"/>
          <w:szCs w:val="28"/>
        </w:rPr>
      </w:pPr>
    </w:p>
    <w:p w:rsidR="000C28B1" w:rsidRPr="00350846" w:rsidRDefault="000C28B1">
      <w:pPr>
        <w:widowControl w:val="0"/>
        <w:autoSpaceDE w:val="0"/>
        <w:autoSpaceDN w:val="0"/>
        <w:adjustRightInd w:val="0"/>
        <w:jc w:val="right"/>
        <w:outlineLvl w:val="0"/>
        <w:rPr>
          <w:sz w:val="28"/>
          <w:szCs w:val="28"/>
        </w:rPr>
      </w:pPr>
      <w:r w:rsidRPr="00350846">
        <w:rPr>
          <w:sz w:val="28"/>
          <w:szCs w:val="28"/>
        </w:rPr>
        <w:t>Приложение</w:t>
      </w:r>
    </w:p>
    <w:p w:rsidR="000C28B1" w:rsidRPr="00350846" w:rsidRDefault="000C28B1">
      <w:pPr>
        <w:widowControl w:val="0"/>
        <w:autoSpaceDE w:val="0"/>
        <w:autoSpaceDN w:val="0"/>
        <w:adjustRightInd w:val="0"/>
        <w:jc w:val="right"/>
        <w:rPr>
          <w:sz w:val="28"/>
          <w:szCs w:val="28"/>
        </w:rPr>
      </w:pPr>
      <w:r>
        <w:rPr>
          <w:sz w:val="28"/>
          <w:szCs w:val="28"/>
        </w:rPr>
        <w:t>к постановлению</w:t>
      </w:r>
    </w:p>
    <w:p w:rsidR="000C28B1" w:rsidRDefault="000C28B1">
      <w:pPr>
        <w:widowControl w:val="0"/>
        <w:autoSpaceDE w:val="0"/>
        <w:autoSpaceDN w:val="0"/>
        <w:adjustRightInd w:val="0"/>
        <w:jc w:val="right"/>
        <w:rPr>
          <w:sz w:val="28"/>
          <w:szCs w:val="28"/>
        </w:rPr>
      </w:pPr>
      <w:r>
        <w:rPr>
          <w:sz w:val="28"/>
          <w:szCs w:val="28"/>
        </w:rPr>
        <w:t>администрации Кочковского сельсовета</w:t>
      </w:r>
    </w:p>
    <w:p w:rsidR="000C28B1" w:rsidRPr="00350846" w:rsidRDefault="000C28B1">
      <w:pPr>
        <w:widowControl w:val="0"/>
        <w:autoSpaceDE w:val="0"/>
        <w:autoSpaceDN w:val="0"/>
        <w:adjustRightInd w:val="0"/>
        <w:jc w:val="right"/>
        <w:rPr>
          <w:sz w:val="28"/>
          <w:szCs w:val="28"/>
        </w:rPr>
      </w:pPr>
      <w:r>
        <w:rPr>
          <w:sz w:val="28"/>
          <w:szCs w:val="28"/>
        </w:rPr>
        <w:t xml:space="preserve"> Кочковского района Новосибирской области</w:t>
      </w:r>
    </w:p>
    <w:p w:rsidR="000C28B1" w:rsidRPr="00350846" w:rsidRDefault="000C28B1">
      <w:pPr>
        <w:widowControl w:val="0"/>
        <w:autoSpaceDE w:val="0"/>
        <w:autoSpaceDN w:val="0"/>
        <w:adjustRightInd w:val="0"/>
        <w:jc w:val="right"/>
        <w:rPr>
          <w:sz w:val="28"/>
          <w:szCs w:val="28"/>
        </w:rPr>
      </w:pPr>
      <w:r w:rsidRPr="00350846">
        <w:rPr>
          <w:sz w:val="28"/>
          <w:szCs w:val="28"/>
        </w:rPr>
        <w:t xml:space="preserve">от </w:t>
      </w:r>
      <w:r>
        <w:rPr>
          <w:sz w:val="28"/>
          <w:szCs w:val="28"/>
        </w:rPr>
        <w:t>03.06.2014г. №</w:t>
      </w:r>
      <w:r w:rsidRPr="00350846">
        <w:rPr>
          <w:sz w:val="28"/>
          <w:szCs w:val="28"/>
        </w:rPr>
        <w:t xml:space="preserve"> </w:t>
      </w:r>
      <w:r>
        <w:rPr>
          <w:sz w:val="28"/>
          <w:szCs w:val="28"/>
        </w:rPr>
        <w:t>61</w:t>
      </w:r>
    </w:p>
    <w:p w:rsidR="000C28B1" w:rsidRPr="00350846" w:rsidRDefault="000C28B1">
      <w:pPr>
        <w:widowControl w:val="0"/>
        <w:autoSpaceDE w:val="0"/>
        <w:autoSpaceDN w:val="0"/>
        <w:adjustRightInd w:val="0"/>
        <w:ind w:firstLine="540"/>
        <w:jc w:val="both"/>
        <w:rPr>
          <w:sz w:val="28"/>
          <w:szCs w:val="28"/>
        </w:rPr>
      </w:pPr>
    </w:p>
    <w:p w:rsidR="000C28B1" w:rsidRPr="00350846" w:rsidRDefault="000C28B1">
      <w:pPr>
        <w:pStyle w:val="ConsPlusTitle"/>
        <w:jc w:val="center"/>
        <w:rPr>
          <w:sz w:val="28"/>
          <w:szCs w:val="28"/>
        </w:rPr>
      </w:pPr>
      <w:bookmarkStart w:id="0" w:name="Par36"/>
      <w:bookmarkEnd w:id="0"/>
      <w:r w:rsidRPr="00350846">
        <w:rPr>
          <w:sz w:val="28"/>
          <w:szCs w:val="28"/>
        </w:rPr>
        <w:t>ПОРЯДОК</w:t>
      </w:r>
    </w:p>
    <w:p w:rsidR="000C28B1" w:rsidRPr="00350846" w:rsidRDefault="000C28B1">
      <w:pPr>
        <w:pStyle w:val="ConsPlusTitle"/>
        <w:jc w:val="center"/>
        <w:rPr>
          <w:sz w:val="28"/>
          <w:szCs w:val="28"/>
        </w:rPr>
      </w:pPr>
      <w:r w:rsidRPr="00350846">
        <w:rPr>
          <w:sz w:val="28"/>
          <w:szCs w:val="28"/>
        </w:rPr>
        <w:t>ОРГАНИЗАЦИИ И ОСУЩЕСТВЛЕНИЯ МУНИЦИПАЛЬНОГО</w:t>
      </w:r>
    </w:p>
    <w:p w:rsidR="000C28B1" w:rsidRDefault="000C28B1">
      <w:pPr>
        <w:pStyle w:val="ConsPlusTitle"/>
        <w:jc w:val="center"/>
        <w:rPr>
          <w:sz w:val="28"/>
          <w:szCs w:val="28"/>
        </w:rPr>
      </w:pPr>
      <w:r w:rsidRPr="00350846">
        <w:rPr>
          <w:sz w:val="28"/>
          <w:szCs w:val="28"/>
        </w:rPr>
        <w:t xml:space="preserve">ЗЕМЕЛЬНОГО КОНТРОЛЯ НА ТЕРРИТОРИИ </w:t>
      </w:r>
    </w:p>
    <w:p w:rsidR="000C28B1" w:rsidRPr="00350846" w:rsidRDefault="000C28B1">
      <w:pPr>
        <w:pStyle w:val="ConsPlusTitle"/>
        <w:jc w:val="center"/>
        <w:rPr>
          <w:sz w:val="28"/>
          <w:szCs w:val="28"/>
        </w:rPr>
      </w:pPr>
      <w:r>
        <w:rPr>
          <w:sz w:val="28"/>
          <w:szCs w:val="28"/>
        </w:rPr>
        <w:t>КОЧКОВСКОГО СЕЛЬСОВЕТА КОЧКОВСКОГО РАЙОНА НОВОСИБИРСКОЙ ОБЛАСТИ</w:t>
      </w:r>
    </w:p>
    <w:p w:rsidR="000C28B1" w:rsidRPr="00350846" w:rsidRDefault="000C28B1">
      <w:pPr>
        <w:widowControl w:val="0"/>
        <w:autoSpaceDE w:val="0"/>
        <w:autoSpaceDN w:val="0"/>
        <w:adjustRightInd w:val="0"/>
        <w:jc w:val="center"/>
        <w:rPr>
          <w:sz w:val="28"/>
          <w:szCs w:val="28"/>
        </w:rPr>
      </w:pPr>
    </w:p>
    <w:p w:rsidR="000C28B1" w:rsidRPr="00350846" w:rsidRDefault="000C28B1">
      <w:pPr>
        <w:widowControl w:val="0"/>
        <w:autoSpaceDE w:val="0"/>
        <w:autoSpaceDN w:val="0"/>
        <w:adjustRightInd w:val="0"/>
        <w:jc w:val="center"/>
        <w:outlineLvl w:val="1"/>
        <w:rPr>
          <w:sz w:val="28"/>
          <w:szCs w:val="28"/>
        </w:rPr>
      </w:pPr>
      <w:r w:rsidRPr="00350846">
        <w:rPr>
          <w:sz w:val="28"/>
          <w:szCs w:val="28"/>
        </w:rPr>
        <w:t>1. Общие положения</w:t>
      </w:r>
    </w:p>
    <w:p w:rsidR="000C28B1" w:rsidRPr="00350846" w:rsidRDefault="000C28B1">
      <w:pPr>
        <w:widowControl w:val="0"/>
        <w:autoSpaceDE w:val="0"/>
        <w:autoSpaceDN w:val="0"/>
        <w:adjustRightInd w:val="0"/>
        <w:ind w:firstLine="540"/>
        <w:jc w:val="both"/>
        <w:rPr>
          <w:sz w:val="28"/>
          <w:szCs w:val="28"/>
        </w:rPr>
      </w:pPr>
    </w:p>
    <w:p w:rsidR="000C28B1" w:rsidRPr="00350846" w:rsidRDefault="000C28B1">
      <w:pPr>
        <w:widowControl w:val="0"/>
        <w:autoSpaceDE w:val="0"/>
        <w:autoSpaceDN w:val="0"/>
        <w:adjustRightInd w:val="0"/>
        <w:ind w:firstLine="540"/>
        <w:jc w:val="both"/>
        <w:rPr>
          <w:sz w:val="28"/>
          <w:szCs w:val="28"/>
        </w:rPr>
      </w:pPr>
      <w:r w:rsidRPr="00350846">
        <w:rPr>
          <w:sz w:val="28"/>
          <w:szCs w:val="28"/>
        </w:rPr>
        <w:t xml:space="preserve">1.1. Настоящий Порядок организации и осуществления муниципального земельного контроля на территории </w:t>
      </w:r>
      <w:r>
        <w:rPr>
          <w:sz w:val="28"/>
          <w:szCs w:val="28"/>
        </w:rPr>
        <w:t>Кочковского сельсовета Кочковского района Новосибирской области</w:t>
      </w:r>
      <w:r w:rsidRPr="00350846">
        <w:rPr>
          <w:sz w:val="28"/>
          <w:szCs w:val="28"/>
        </w:rPr>
        <w:t xml:space="preserve"> (далее - Порядок) разработан в соответствии с </w:t>
      </w:r>
      <w:hyperlink r:id="rId10" w:history="1">
        <w:r w:rsidRPr="00F04B30">
          <w:rPr>
            <w:sz w:val="28"/>
            <w:szCs w:val="28"/>
          </w:rPr>
          <w:t>Конституцией</w:t>
        </w:r>
      </w:hyperlink>
      <w:r w:rsidRPr="00F04B30">
        <w:rPr>
          <w:sz w:val="28"/>
          <w:szCs w:val="28"/>
        </w:rPr>
        <w:t xml:space="preserve"> </w:t>
      </w:r>
      <w:r w:rsidRPr="00350846">
        <w:rPr>
          <w:sz w:val="28"/>
          <w:szCs w:val="28"/>
        </w:rPr>
        <w:t xml:space="preserve">Российской Федерации, Земельным </w:t>
      </w:r>
      <w:hyperlink r:id="rId11" w:history="1">
        <w:r w:rsidRPr="00F04B30">
          <w:rPr>
            <w:sz w:val="28"/>
            <w:szCs w:val="28"/>
          </w:rPr>
          <w:t>кодексом</w:t>
        </w:r>
      </w:hyperlink>
      <w:r w:rsidRPr="00350846">
        <w:rPr>
          <w:sz w:val="28"/>
          <w:szCs w:val="28"/>
        </w:rPr>
        <w:t xml:space="preserve"> Российской Федерации, Федеральными законами "</w:t>
      </w:r>
      <w:hyperlink r:id="rId12" w:history="1">
        <w:r w:rsidRPr="00F04B30">
          <w:rPr>
            <w:sz w:val="28"/>
            <w:szCs w:val="28"/>
          </w:rPr>
          <w:t>Об общих принципах</w:t>
        </w:r>
      </w:hyperlink>
      <w:r w:rsidRPr="00350846">
        <w:rPr>
          <w:sz w:val="28"/>
          <w:szCs w:val="28"/>
        </w:rPr>
        <w:t xml:space="preserve"> организации местного самоуправления в Российской Федерации", "</w:t>
      </w:r>
      <w:hyperlink r:id="rId13" w:history="1">
        <w:r w:rsidRPr="00F04B30">
          <w:rPr>
            <w:sz w:val="28"/>
            <w:szCs w:val="28"/>
          </w:rPr>
          <w:t>О защите прав</w:t>
        </w:r>
      </w:hyperlink>
      <w:r w:rsidRPr="00350846">
        <w:rPr>
          <w:sz w:val="28"/>
          <w:szCs w:val="28"/>
        </w:rPr>
        <w:t xml:space="preserve"> юридических лиц и индивидуальных предпринимателей при осуществлении государственного контроля (надзора) и муниципального контроля", </w:t>
      </w:r>
      <w:hyperlink r:id="rId14" w:history="1">
        <w:r w:rsidRPr="00F04B30">
          <w:rPr>
            <w:sz w:val="28"/>
            <w:szCs w:val="28"/>
          </w:rPr>
          <w:t>Уставом</w:t>
        </w:r>
      </w:hyperlink>
      <w:r w:rsidRPr="00F04B30">
        <w:rPr>
          <w:sz w:val="28"/>
          <w:szCs w:val="28"/>
        </w:rPr>
        <w:t xml:space="preserve"> </w:t>
      </w:r>
      <w:r>
        <w:rPr>
          <w:sz w:val="28"/>
          <w:szCs w:val="28"/>
        </w:rPr>
        <w:t>Кочковского сельсовета Кочковского района Новосибирской области</w:t>
      </w:r>
      <w:r w:rsidRPr="00350846">
        <w:rPr>
          <w:sz w:val="28"/>
          <w:szCs w:val="28"/>
        </w:rPr>
        <w:t>.</w:t>
      </w:r>
    </w:p>
    <w:p w:rsidR="000C28B1" w:rsidRPr="00350846" w:rsidRDefault="000C28B1">
      <w:pPr>
        <w:widowControl w:val="0"/>
        <w:autoSpaceDE w:val="0"/>
        <w:autoSpaceDN w:val="0"/>
        <w:adjustRightInd w:val="0"/>
        <w:ind w:firstLine="540"/>
        <w:jc w:val="both"/>
        <w:rPr>
          <w:sz w:val="28"/>
          <w:szCs w:val="28"/>
        </w:rPr>
      </w:pPr>
      <w:r w:rsidRPr="00350846">
        <w:rPr>
          <w:sz w:val="28"/>
          <w:szCs w:val="28"/>
        </w:rPr>
        <w:t xml:space="preserve">1.2. Настоящий Порядок устанавливает порядок организации и осуществления муниципального земельного контроля на территории </w:t>
      </w:r>
      <w:r>
        <w:rPr>
          <w:sz w:val="28"/>
          <w:szCs w:val="28"/>
        </w:rPr>
        <w:t>Кочковского сельсовета Кочковского района Новосибирской области</w:t>
      </w:r>
      <w:r w:rsidRPr="00350846">
        <w:rPr>
          <w:sz w:val="28"/>
          <w:szCs w:val="28"/>
        </w:rPr>
        <w:t xml:space="preserve"> (далее - муниципальный земельный контроль), а также определяет обязанности и ответственность должностных лиц </w:t>
      </w:r>
      <w:r>
        <w:rPr>
          <w:sz w:val="28"/>
          <w:szCs w:val="28"/>
        </w:rPr>
        <w:t>администрации</w:t>
      </w:r>
      <w:r w:rsidRPr="00350846">
        <w:rPr>
          <w:sz w:val="28"/>
          <w:szCs w:val="28"/>
        </w:rPr>
        <w:t xml:space="preserve"> </w:t>
      </w:r>
      <w:r>
        <w:rPr>
          <w:sz w:val="28"/>
          <w:szCs w:val="28"/>
        </w:rPr>
        <w:t>Кочковского сельсовета Кочковского района Новосибирской области</w:t>
      </w:r>
      <w:r w:rsidRPr="00350846">
        <w:rPr>
          <w:sz w:val="28"/>
          <w:szCs w:val="28"/>
        </w:rPr>
        <w:t xml:space="preserve"> (далее - </w:t>
      </w:r>
      <w:r>
        <w:rPr>
          <w:sz w:val="28"/>
          <w:szCs w:val="28"/>
        </w:rPr>
        <w:t>администрация), осуществляющая</w:t>
      </w:r>
      <w:r w:rsidRPr="00350846">
        <w:rPr>
          <w:sz w:val="28"/>
          <w:szCs w:val="28"/>
        </w:rPr>
        <w:t xml:space="preserve"> муниципальный земельный контроль, формы осуществления муниципального земельного контроля, права, обязанности и ответственность физических и юридических лиц, индивидуальных предпринимателей при проведении мероприятий по муниципальному земельному контролю.</w:t>
      </w:r>
    </w:p>
    <w:p w:rsidR="000C28B1" w:rsidRPr="00350846" w:rsidRDefault="000C28B1">
      <w:pPr>
        <w:widowControl w:val="0"/>
        <w:autoSpaceDE w:val="0"/>
        <w:autoSpaceDN w:val="0"/>
        <w:adjustRightInd w:val="0"/>
        <w:ind w:firstLine="540"/>
        <w:jc w:val="both"/>
        <w:rPr>
          <w:sz w:val="28"/>
          <w:szCs w:val="28"/>
        </w:rPr>
      </w:pPr>
      <w:r w:rsidRPr="00350846">
        <w:rPr>
          <w:sz w:val="28"/>
          <w:szCs w:val="28"/>
        </w:rPr>
        <w:t>1.3. Действие настоящего Порядка не распространяется на осуществление контроля за соблюдением арендаторами условий договоров аренды земельных участков.</w:t>
      </w:r>
    </w:p>
    <w:p w:rsidR="000C28B1" w:rsidRPr="00350846" w:rsidRDefault="000C28B1">
      <w:pPr>
        <w:widowControl w:val="0"/>
        <w:autoSpaceDE w:val="0"/>
        <w:autoSpaceDN w:val="0"/>
        <w:adjustRightInd w:val="0"/>
        <w:ind w:firstLine="540"/>
        <w:jc w:val="both"/>
        <w:rPr>
          <w:sz w:val="28"/>
          <w:szCs w:val="28"/>
        </w:rPr>
      </w:pPr>
      <w:r w:rsidRPr="00350846">
        <w:rPr>
          <w:sz w:val="28"/>
          <w:szCs w:val="28"/>
        </w:rPr>
        <w:t>1.4. К основным направлениям муниципального земельного контроля относится контроль за:</w:t>
      </w:r>
    </w:p>
    <w:p w:rsidR="000C28B1" w:rsidRPr="00350846" w:rsidRDefault="000C28B1">
      <w:pPr>
        <w:widowControl w:val="0"/>
        <w:autoSpaceDE w:val="0"/>
        <w:autoSpaceDN w:val="0"/>
        <w:adjustRightInd w:val="0"/>
        <w:ind w:firstLine="540"/>
        <w:jc w:val="both"/>
        <w:rPr>
          <w:sz w:val="28"/>
          <w:szCs w:val="28"/>
        </w:rPr>
      </w:pPr>
      <w:r w:rsidRPr="00350846">
        <w:rPr>
          <w:sz w:val="28"/>
          <w:szCs w:val="28"/>
        </w:rPr>
        <w:t>соблюдением порядка, исключающего самовольное занятие земельных участков или использование их без оформленных в установленном порядке правоустанавливающих документов;</w:t>
      </w:r>
    </w:p>
    <w:p w:rsidR="000C28B1" w:rsidRPr="00350846" w:rsidRDefault="000C28B1">
      <w:pPr>
        <w:widowControl w:val="0"/>
        <w:autoSpaceDE w:val="0"/>
        <w:autoSpaceDN w:val="0"/>
        <w:adjustRightInd w:val="0"/>
        <w:ind w:firstLine="540"/>
        <w:jc w:val="both"/>
        <w:rPr>
          <w:sz w:val="28"/>
          <w:szCs w:val="28"/>
        </w:rPr>
      </w:pPr>
      <w:r w:rsidRPr="00350846">
        <w:rPr>
          <w:sz w:val="28"/>
          <w:szCs w:val="28"/>
        </w:rPr>
        <w:t>предоставлением достоверных сведений о состоянии земельных участков;</w:t>
      </w:r>
    </w:p>
    <w:p w:rsidR="000C28B1" w:rsidRPr="00350846" w:rsidRDefault="000C28B1">
      <w:pPr>
        <w:widowControl w:val="0"/>
        <w:autoSpaceDE w:val="0"/>
        <w:autoSpaceDN w:val="0"/>
        <w:adjustRightInd w:val="0"/>
        <w:ind w:firstLine="540"/>
        <w:jc w:val="both"/>
        <w:rPr>
          <w:sz w:val="28"/>
          <w:szCs w:val="28"/>
        </w:rPr>
      </w:pPr>
      <w:r w:rsidRPr="00350846">
        <w:rPr>
          <w:sz w:val="28"/>
          <w:szCs w:val="28"/>
        </w:rPr>
        <w:t>соблюдением требований использования земельных участков в соответствии с их целевым назначением, разрешенным использованием и предельными размерами предоставления;</w:t>
      </w:r>
    </w:p>
    <w:p w:rsidR="000C28B1" w:rsidRPr="00350846" w:rsidRDefault="000C28B1">
      <w:pPr>
        <w:widowControl w:val="0"/>
        <w:autoSpaceDE w:val="0"/>
        <w:autoSpaceDN w:val="0"/>
        <w:adjustRightInd w:val="0"/>
        <w:ind w:firstLine="540"/>
        <w:jc w:val="both"/>
        <w:rPr>
          <w:sz w:val="28"/>
          <w:szCs w:val="28"/>
        </w:rPr>
      </w:pPr>
      <w:r w:rsidRPr="00350846">
        <w:rPr>
          <w:sz w:val="28"/>
          <w:szCs w:val="28"/>
        </w:rPr>
        <w:t>своевременным выполнением обязанностей по приведению земельных участков в состояние, пригодное для использования по целевому назначению, или их рекультивации после завершения разработки месторождений полезных ископаемых (включая общераспространенные полезные ископаемые), строительных, лесозаготовительных, изыскательских и иных работ, ведущихся с нарушением почвенного слоя, в том числе работ, осуществляемых для внутрихозяйственных и собственных надобностей;</w:t>
      </w:r>
    </w:p>
    <w:p w:rsidR="000C28B1" w:rsidRPr="00350846" w:rsidRDefault="000C28B1">
      <w:pPr>
        <w:widowControl w:val="0"/>
        <w:autoSpaceDE w:val="0"/>
        <w:autoSpaceDN w:val="0"/>
        <w:adjustRightInd w:val="0"/>
        <w:ind w:firstLine="540"/>
        <w:jc w:val="both"/>
        <w:rPr>
          <w:sz w:val="28"/>
          <w:szCs w:val="28"/>
        </w:rPr>
      </w:pPr>
      <w:r w:rsidRPr="00350846">
        <w:rPr>
          <w:sz w:val="28"/>
          <w:szCs w:val="28"/>
        </w:rPr>
        <w:t>своевременным и качественным выполнением обязательных мероприятий по улучшению земель и охране почв от водной эрозии, заболачивания, подтопления, захламления, загрязнения и по предотвращению других процессов, ухудшающих качественное состояние земель и вызывающих их деградацию;</w:t>
      </w:r>
    </w:p>
    <w:p w:rsidR="000C28B1" w:rsidRPr="00350846" w:rsidRDefault="000C28B1">
      <w:pPr>
        <w:widowControl w:val="0"/>
        <w:autoSpaceDE w:val="0"/>
        <w:autoSpaceDN w:val="0"/>
        <w:adjustRightInd w:val="0"/>
        <w:ind w:firstLine="540"/>
        <w:jc w:val="both"/>
        <w:rPr>
          <w:sz w:val="28"/>
          <w:szCs w:val="28"/>
        </w:rPr>
      </w:pPr>
      <w:r w:rsidRPr="00784D25">
        <w:rPr>
          <w:sz w:val="28"/>
          <w:szCs w:val="28"/>
        </w:rPr>
        <w:t>исполнением предписаний и устранением нарушений в области земельных отношений;</w:t>
      </w:r>
    </w:p>
    <w:p w:rsidR="000C28B1" w:rsidRPr="00350846" w:rsidRDefault="000C28B1">
      <w:pPr>
        <w:widowControl w:val="0"/>
        <w:autoSpaceDE w:val="0"/>
        <w:autoSpaceDN w:val="0"/>
        <w:adjustRightInd w:val="0"/>
        <w:ind w:firstLine="540"/>
        <w:jc w:val="both"/>
        <w:rPr>
          <w:sz w:val="28"/>
          <w:szCs w:val="28"/>
        </w:rPr>
      </w:pPr>
      <w:r w:rsidRPr="00350846">
        <w:rPr>
          <w:sz w:val="28"/>
          <w:szCs w:val="28"/>
        </w:rPr>
        <w:t xml:space="preserve">выполнением иных требований федеральных законов, законов Новосибирской области и муниципальных правовых актов </w:t>
      </w:r>
      <w:r>
        <w:rPr>
          <w:sz w:val="28"/>
          <w:szCs w:val="28"/>
        </w:rPr>
        <w:t>Кочковского сельсовета Кочковского района Новосибирской области</w:t>
      </w:r>
      <w:r w:rsidRPr="00350846">
        <w:rPr>
          <w:sz w:val="28"/>
          <w:szCs w:val="28"/>
        </w:rPr>
        <w:t xml:space="preserve"> по вопросам использования земель.</w:t>
      </w:r>
    </w:p>
    <w:p w:rsidR="000C28B1" w:rsidRPr="00350846" w:rsidRDefault="000C28B1">
      <w:pPr>
        <w:widowControl w:val="0"/>
        <w:autoSpaceDE w:val="0"/>
        <w:autoSpaceDN w:val="0"/>
        <w:adjustRightInd w:val="0"/>
        <w:ind w:firstLine="540"/>
        <w:jc w:val="both"/>
        <w:rPr>
          <w:sz w:val="28"/>
          <w:szCs w:val="28"/>
        </w:rPr>
      </w:pPr>
    </w:p>
    <w:p w:rsidR="000C28B1" w:rsidRPr="00350846" w:rsidRDefault="000C28B1">
      <w:pPr>
        <w:widowControl w:val="0"/>
        <w:autoSpaceDE w:val="0"/>
        <w:autoSpaceDN w:val="0"/>
        <w:adjustRightInd w:val="0"/>
        <w:jc w:val="center"/>
        <w:outlineLvl w:val="1"/>
        <w:rPr>
          <w:sz w:val="28"/>
          <w:szCs w:val="28"/>
        </w:rPr>
      </w:pPr>
      <w:r w:rsidRPr="00350846">
        <w:rPr>
          <w:sz w:val="28"/>
          <w:szCs w:val="28"/>
        </w:rPr>
        <w:t>2. Полномочия органов местного самоуправления</w:t>
      </w:r>
    </w:p>
    <w:p w:rsidR="000C28B1" w:rsidRPr="00350846" w:rsidRDefault="000C28B1">
      <w:pPr>
        <w:widowControl w:val="0"/>
        <w:autoSpaceDE w:val="0"/>
        <w:autoSpaceDN w:val="0"/>
        <w:adjustRightInd w:val="0"/>
        <w:jc w:val="center"/>
        <w:rPr>
          <w:sz w:val="28"/>
          <w:szCs w:val="28"/>
        </w:rPr>
      </w:pPr>
      <w:r>
        <w:rPr>
          <w:sz w:val="28"/>
          <w:szCs w:val="28"/>
        </w:rPr>
        <w:t>Кочковского сельсовета Кочковского района Новосибирской области</w:t>
      </w:r>
      <w:r w:rsidRPr="00350846">
        <w:rPr>
          <w:sz w:val="28"/>
          <w:szCs w:val="28"/>
        </w:rPr>
        <w:t xml:space="preserve"> по осуществлению</w:t>
      </w:r>
      <w:r w:rsidRPr="00F04B30">
        <w:rPr>
          <w:sz w:val="28"/>
          <w:szCs w:val="28"/>
        </w:rPr>
        <w:t xml:space="preserve"> </w:t>
      </w:r>
      <w:r w:rsidRPr="00350846">
        <w:rPr>
          <w:sz w:val="28"/>
          <w:szCs w:val="28"/>
        </w:rPr>
        <w:t>муниципального земельного контроля</w:t>
      </w:r>
    </w:p>
    <w:p w:rsidR="000C28B1" w:rsidRPr="00350846" w:rsidRDefault="000C28B1">
      <w:pPr>
        <w:widowControl w:val="0"/>
        <w:autoSpaceDE w:val="0"/>
        <w:autoSpaceDN w:val="0"/>
        <w:adjustRightInd w:val="0"/>
        <w:ind w:firstLine="540"/>
        <w:jc w:val="both"/>
        <w:rPr>
          <w:sz w:val="28"/>
          <w:szCs w:val="28"/>
        </w:rPr>
      </w:pPr>
    </w:p>
    <w:p w:rsidR="000C28B1" w:rsidRDefault="000C28B1">
      <w:pPr>
        <w:widowControl w:val="0"/>
        <w:autoSpaceDE w:val="0"/>
        <w:autoSpaceDN w:val="0"/>
        <w:adjustRightInd w:val="0"/>
        <w:ind w:firstLine="540"/>
        <w:jc w:val="both"/>
        <w:rPr>
          <w:sz w:val="28"/>
          <w:szCs w:val="28"/>
        </w:rPr>
      </w:pPr>
      <w:r w:rsidRPr="00350846">
        <w:rPr>
          <w:sz w:val="28"/>
          <w:szCs w:val="28"/>
        </w:rPr>
        <w:t xml:space="preserve">2.1. К полномочиям </w:t>
      </w:r>
      <w:r>
        <w:rPr>
          <w:sz w:val="28"/>
          <w:szCs w:val="28"/>
        </w:rPr>
        <w:t xml:space="preserve">администрации </w:t>
      </w:r>
      <w:r w:rsidRPr="00350846">
        <w:rPr>
          <w:sz w:val="28"/>
          <w:szCs w:val="28"/>
        </w:rPr>
        <w:t xml:space="preserve"> </w:t>
      </w:r>
      <w:r>
        <w:rPr>
          <w:sz w:val="28"/>
          <w:szCs w:val="28"/>
        </w:rPr>
        <w:t>Кочковского сельсовета Кочковского района Новосибирской области</w:t>
      </w:r>
      <w:r w:rsidRPr="00350846">
        <w:rPr>
          <w:sz w:val="28"/>
          <w:szCs w:val="28"/>
        </w:rPr>
        <w:t xml:space="preserve"> относится:</w:t>
      </w:r>
    </w:p>
    <w:p w:rsidR="000C28B1" w:rsidRDefault="000C28B1">
      <w:pPr>
        <w:widowControl w:val="0"/>
        <w:autoSpaceDE w:val="0"/>
        <w:autoSpaceDN w:val="0"/>
        <w:adjustRightInd w:val="0"/>
        <w:ind w:firstLine="540"/>
        <w:jc w:val="both"/>
        <w:rPr>
          <w:sz w:val="28"/>
          <w:szCs w:val="28"/>
        </w:rPr>
      </w:pPr>
      <w:r w:rsidRPr="00350846">
        <w:rPr>
          <w:sz w:val="28"/>
          <w:szCs w:val="28"/>
        </w:rPr>
        <w:t>установление порядка организации и осуществления муниципального земельного контроля;</w:t>
      </w:r>
    </w:p>
    <w:p w:rsidR="000C28B1" w:rsidRPr="00350846" w:rsidRDefault="000C28B1" w:rsidP="004A2F4B">
      <w:pPr>
        <w:widowControl w:val="0"/>
        <w:autoSpaceDE w:val="0"/>
        <w:autoSpaceDN w:val="0"/>
        <w:adjustRightInd w:val="0"/>
        <w:ind w:firstLine="540"/>
        <w:jc w:val="both"/>
        <w:rPr>
          <w:sz w:val="28"/>
          <w:szCs w:val="28"/>
        </w:rPr>
      </w:pPr>
      <w:r w:rsidRPr="00350846">
        <w:rPr>
          <w:sz w:val="28"/>
          <w:szCs w:val="28"/>
        </w:rPr>
        <w:t>осуществление муниципального земельного контроля;</w:t>
      </w:r>
    </w:p>
    <w:p w:rsidR="000C28B1" w:rsidRDefault="000C28B1" w:rsidP="004A2F4B">
      <w:pPr>
        <w:widowControl w:val="0"/>
        <w:autoSpaceDE w:val="0"/>
        <w:autoSpaceDN w:val="0"/>
        <w:adjustRightInd w:val="0"/>
        <w:ind w:firstLine="540"/>
        <w:jc w:val="both"/>
        <w:rPr>
          <w:sz w:val="28"/>
          <w:szCs w:val="28"/>
        </w:rPr>
      </w:pPr>
      <w:r w:rsidRPr="00350846">
        <w:rPr>
          <w:sz w:val="28"/>
          <w:szCs w:val="28"/>
        </w:rPr>
        <w:t>разработка и принятие административного регламента осуществления муниципального земельного контроля в порядке, установленном законом и (или) иным нормативным правовым актом Новосибирской области;</w:t>
      </w:r>
    </w:p>
    <w:p w:rsidR="000C28B1" w:rsidRPr="00350846" w:rsidRDefault="000C28B1" w:rsidP="004A2F4B">
      <w:pPr>
        <w:widowControl w:val="0"/>
        <w:autoSpaceDE w:val="0"/>
        <w:autoSpaceDN w:val="0"/>
        <w:adjustRightInd w:val="0"/>
        <w:ind w:firstLine="540"/>
        <w:jc w:val="both"/>
        <w:rPr>
          <w:sz w:val="28"/>
          <w:szCs w:val="28"/>
        </w:rPr>
      </w:pPr>
      <w:r w:rsidRPr="00350846">
        <w:rPr>
          <w:sz w:val="28"/>
          <w:szCs w:val="28"/>
        </w:rPr>
        <w:t>организация и проведение мониторинга эффективности муниципального земельного контроля.</w:t>
      </w:r>
    </w:p>
    <w:p w:rsidR="000C28B1" w:rsidRPr="00350846" w:rsidRDefault="000C28B1">
      <w:pPr>
        <w:widowControl w:val="0"/>
        <w:autoSpaceDE w:val="0"/>
        <w:autoSpaceDN w:val="0"/>
        <w:adjustRightInd w:val="0"/>
        <w:ind w:firstLine="540"/>
        <w:jc w:val="both"/>
        <w:rPr>
          <w:sz w:val="28"/>
          <w:szCs w:val="28"/>
        </w:rPr>
      </w:pPr>
      <w:r w:rsidRPr="00350846">
        <w:rPr>
          <w:sz w:val="28"/>
          <w:szCs w:val="28"/>
        </w:rPr>
        <w:t xml:space="preserve">2.2. К полномочиям </w:t>
      </w:r>
      <w:r>
        <w:rPr>
          <w:sz w:val="28"/>
          <w:szCs w:val="28"/>
        </w:rPr>
        <w:t>Главы</w:t>
      </w:r>
      <w:r w:rsidRPr="00350846">
        <w:rPr>
          <w:sz w:val="28"/>
          <w:szCs w:val="28"/>
        </w:rPr>
        <w:t xml:space="preserve"> </w:t>
      </w:r>
      <w:r>
        <w:rPr>
          <w:sz w:val="28"/>
          <w:szCs w:val="28"/>
        </w:rPr>
        <w:t>Кочковского сельсовета Кочковского района Новосибирской области</w:t>
      </w:r>
      <w:r w:rsidRPr="00350846">
        <w:rPr>
          <w:sz w:val="28"/>
          <w:szCs w:val="28"/>
        </w:rPr>
        <w:t xml:space="preserve"> (далее - </w:t>
      </w:r>
      <w:r>
        <w:rPr>
          <w:sz w:val="28"/>
          <w:szCs w:val="28"/>
        </w:rPr>
        <w:t>Глава</w:t>
      </w:r>
      <w:r w:rsidRPr="00350846">
        <w:rPr>
          <w:sz w:val="28"/>
          <w:szCs w:val="28"/>
        </w:rPr>
        <w:t>) относится:</w:t>
      </w:r>
    </w:p>
    <w:p w:rsidR="000C28B1" w:rsidRPr="00350846" w:rsidRDefault="000C28B1">
      <w:pPr>
        <w:widowControl w:val="0"/>
        <w:autoSpaceDE w:val="0"/>
        <w:autoSpaceDN w:val="0"/>
        <w:adjustRightInd w:val="0"/>
        <w:ind w:firstLine="540"/>
        <w:jc w:val="both"/>
        <w:rPr>
          <w:sz w:val="28"/>
          <w:szCs w:val="28"/>
        </w:rPr>
      </w:pPr>
      <w:r w:rsidRPr="00350846">
        <w:rPr>
          <w:sz w:val="28"/>
          <w:szCs w:val="28"/>
        </w:rPr>
        <w:t>заключение с органами государственной власти соглашений (договоров) по вопросам осуществления муниципального земельного контроля;</w:t>
      </w:r>
    </w:p>
    <w:p w:rsidR="000C28B1" w:rsidRPr="00784D25" w:rsidRDefault="000C28B1">
      <w:pPr>
        <w:widowControl w:val="0"/>
        <w:autoSpaceDE w:val="0"/>
        <w:autoSpaceDN w:val="0"/>
        <w:adjustRightInd w:val="0"/>
        <w:ind w:firstLine="540"/>
        <w:jc w:val="both"/>
        <w:rPr>
          <w:sz w:val="28"/>
          <w:szCs w:val="28"/>
        </w:rPr>
      </w:pPr>
      <w:r w:rsidRPr="00784D25">
        <w:rPr>
          <w:sz w:val="28"/>
          <w:szCs w:val="28"/>
        </w:rPr>
        <w:t>организация муниципального земельного контроля, в том числе распределение полномочий между специалистами администрации, уполномоченными на осуществление муниципального земельного контроля (далее - специалисты);</w:t>
      </w:r>
    </w:p>
    <w:p w:rsidR="000C28B1" w:rsidRPr="00350846" w:rsidRDefault="000C28B1">
      <w:pPr>
        <w:widowControl w:val="0"/>
        <w:autoSpaceDE w:val="0"/>
        <w:autoSpaceDN w:val="0"/>
        <w:adjustRightInd w:val="0"/>
        <w:ind w:firstLine="540"/>
        <w:jc w:val="both"/>
        <w:rPr>
          <w:sz w:val="28"/>
          <w:szCs w:val="28"/>
        </w:rPr>
      </w:pPr>
      <w:r w:rsidRPr="00784D25">
        <w:rPr>
          <w:sz w:val="28"/>
          <w:szCs w:val="28"/>
        </w:rPr>
        <w:t>контроль за деятельностью специалистов.</w:t>
      </w:r>
    </w:p>
    <w:p w:rsidR="000C28B1" w:rsidRDefault="000C28B1">
      <w:pPr>
        <w:widowControl w:val="0"/>
        <w:autoSpaceDE w:val="0"/>
        <w:autoSpaceDN w:val="0"/>
        <w:adjustRightInd w:val="0"/>
        <w:jc w:val="center"/>
        <w:outlineLvl w:val="1"/>
        <w:rPr>
          <w:sz w:val="28"/>
          <w:szCs w:val="28"/>
        </w:rPr>
      </w:pPr>
      <w:bookmarkStart w:id="1" w:name="Par84"/>
      <w:bookmarkEnd w:id="1"/>
    </w:p>
    <w:p w:rsidR="000C28B1" w:rsidRPr="00350846" w:rsidRDefault="000C28B1">
      <w:pPr>
        <w:widowControl w:val="0"/>
        <w:autoSpaceDE w:val="0"/>
        <w:autoSpaceDN w:val="0"/>
        <w:adjustRightInd w:val="0"/>
        <w:jc w:val="center"/>
        <w:outlineLvl w:val="1"/>
        <w:rPr>
          <w:sz w:val="28"/>
          <w:szCs w:val="28"/>
        </w:rPr>
      </w:pPr>
      <w:r w:rsidRPr="00350846">
        <w:rPr>
          <w:sz w:val="28"/>
          <w:szCs w:val="28"/>
        </w:rPr>
        <w:t>3. Порядок организации и осуществления</w:t>
      </w:r>
    </w:p>
    <w:p w:rsidR="000C28B1" w:rsidRPr="00350846" w:rsidRDefault="000C28B1">
      <w:pPr>
        <w:widowControl w:val="0"/>
        <w:autoSpaceDE w:val="0"/>
        <w:autoSpaceDN w:val="0"/>
        <w:adjustRightInd w:val="0"/>
        <w:jc w:val="center"/>
        <w:rPr>
          <w:sz w:val="28"/>
          <w:szCs w:val="28"/>
        </w:rPr>
      </w:pPr>
      <w:r w:rsidRPr="00350846">
        <w:rPr>
          <w:sz w:val="28"/>
          <w:szCs w:val="28"/>
        </w:rPr>
        <w:t>муниципального земельного контроля</w:t>
      </w:r>
    </w:p>
    <w:p w:rsidR="000C28B1" w:rsidRPr="00350846" w:rsidRDefault="000C28B1">
      <w:pPr>
        <w:widowControl w:val="0"/>
        <w:autoSpaceDE w:val="0"/>
        <w:autoSpaceDN w:val="0"/>
        <w:adjustRightInd w:val="0"/>
        <w:ind w:firstLine="540"/>
        <w:jc w:val="both"/>
        <w:rPr>
          <w:sz w:val="28"/>
          <w:szCs w:val="28"/>
        </w:rPr>
      </w:pPr>
    </w:p>
    <w:p w:rsidR="000C28B1" w:rsidRPr="00350846" w:rsidRDefault="000C28B1">
      <w:pPr>
        <w:widowControl w:val="0"/>
        <w:autoSpaceDE w:val="0"/>
        <w:autoSpaceDN w:val="0"/>
        <w:adjustRightInd w:val="0"/>
        <w:ind w:firstLine="540"/>
        <w:jc w:val="both"/>
        <w:rPr>
          <w:sz w:val="28"/>
          <w:szCs w:val="28"/>
        </w:rPr>
      </w:pPr>
      <w:r w:rsidRPr="00350846">
        <w:rPr>
          <w:sz w:val="28"/>
          <w:szCs w:val="28"/>
        </w:rPr>
        <w:t>3.1. Формами муниципального земельного контроля являются плановые и внеплановые проверки.</w:t>
      </w:r>
    </w:p>
    <w:p w:rsidR="000C28B1" w:rsidRPr="00350846" w:rsidRDefault="000C28B1">
      <w:pPr>
        <w:widowControl w:val="0"/>
        <w:autoSpaceDE w:val="0"/>
        <w:autoSpaceDN w:val="0"/>
        <w:adjustRightInd w:val="0"/>
        <w:ind w:firstLine="540"/>
        <w:jc w:val="both"/>
        <w:rPr>
          <w:sz w:val="28"/>
          <w:szCs w:val="28"/>
        </w:rPr>
      </w:pPr>
      <w:bookmarkStart w:id="2" w:name="Par88"/>
      <w:bookmarkEnd w:id="2"/>
      <w:r w:rsidRPr="00350846">
        <w:rPr>
          <w:sz w:val="28"/>
          <w:szCs w:val="28"/>
        </w:rPr>
        <w:t xml:space="preserve">3.2. Плановые проверки проводятся не чаще чем один раз в три года на основании разрабатываемых </w:t>
      </w:r>
      <w:r>
        <w:rPr>
          <w:sz w:val="28"/>
          <w:szCs w:val="28"/>
        </w:rPr>
        <w:t xml:space="preserve">администрацией </w:t>
      </w:r>
      <w:r w:rsidRPr="00350846">
        <w:rPr>
          <w:sz w:val="28"/>
          <w:szCs w:val="28"/>
        </w:rPr>
        <w:t xml:space="preserve"> ежегодных планов.</w:t>
      </w:r>
    </w:p>
    <w:p w:rsidR="000C28B1" w:rsidRPr="00350846" w:rsidRDefault="000C28B1">
      <w:pPr>
        <w:widowControl w:val="0"/>
        <w:autoSpaceDE w:val="0"/>
        <w:autoSpaceDN w:val="0"/>
        <w:adjustRightInd w:val="0"/>
        <w:ind w:firstLine="540"/>
        <w:jc w:val="both"/>
        <w:rPr>
          <w:sz w:val="28"/>
          <w:szCs w:val="28"/>
        </w:rPr>
      </w:pPr>
      <w:r w:rsidRPr="00350846">
        <w:rPr>
          <w:sz w:val="28"/>
          <w:szCs w:val="28"/>
        </w:rPr>
        <w:t xml:space="preserve">Утвержденный </w:t>
      </w:r>
      <w:r>
        <w:rPr>
          <w:sz w:val="28"/>
          <w:szCs w:val="28"/>
        </w:rPr>
        <w:t>администрацией</w:t>
      </w:r>
      <w:r w:rsidRPr="00350846">
        <w:rPr>
          <w:sz w:val="28"/>
          <w:szCs w:val="28"/>
        </w:rPr>
        <w:t xml:space="preserve"> ежегодный план проведения плановых проверок доводится до сведения заинтересованных лиц посредством его размещения на официальном сайте </w:t>
      </w:r>
      <w:r>
        <w:rPr>
          <w:sz w:val="28"/>
          <w:szCs w:val="28"/>
        </w:rPr>
        <w:t>Кочковского сельсовета Кочковского района Новосибирской области</w:t>
      </w:r>
      <w:r w:rsidRPr="00350846">
        <w:rPr>
          <w:sz w:val="28"/>
          <w:szCs w:val="28"/>
        </w:rPr>
        <w:t xml:space="preserve"> в сети Интернет и (или) опубликования в </w:t>
      </w:r>
      <w:r>
        <w:rPr>
          <w:sz w:val="28"/>
          <w:szCs w:val="28"/>
        </w:rPr>
        <w:t>периодическом печатном издании</w:t>
      </w:r>
      <w:r w:rsidRPr="00350846">
        <w:rPr>
          <w:sz w:val="28"/>
          <w:szCs w:val="28"/>
        </w:rPr>
        <w:t xml:space="preserve"> </w:t>
      </w:r>
      <w:r>
        <w:rPr>
          <w:sz w:val="28"/>
          <w:szCs w:val="28"/>
        </w:rPr>
        <w:t>Кочковского сельсовета Кочковского района Новосибирской области «Кочковском вестнике»</w:t>
      </w:r>
      <w:r w:rsidRPr="00350846">
        <w:rPr>
          <w:sz w:val="28"/>
          <w:szCs w:val="28"/>
        </w:rPr>
        <w:t>.</w:t>
      </w:r>
    </w:p>
    <w:p w:rsidR="000C28B1" w:rsidRPr="00350846" w:rsidRDefault="000C28B1">
      <w:pPr>
        <w:widowControl w:val="0"/>
        <w:autoSpaceDE w:val="0"/>
        <w:autoSpaceDN w:val="0"/>
        <w:adjustRightInd w:val="0"/>
        <w:ind w:firstLine="540"/>
        <w:jc w:val="both"/>
        <w:rPr>
          <w:sz w:val="28"/>
          <w:szCs w:val="28"/>
        </w:rPr>
      </w:pPr>
      <w:bookmarkStart w:id="3" w:name="Par90"/>
      <w:bookmarkEnd w:id="3"/>
      <w:r w:rsidRPr="00350846">
        <w:rPr>
          <w:sz w:val="28"/>
          <w:szCs w:val="28"/>
        </w:rPr>
        <w:t xml:space="preserve">В срок до 1 сентября года, предшествующего году проведения плановых проверок, </w:t>
      </w:r>
      <w:r>
        <w:rPr>
          <w:sz w:val="28"/>
          <w:szCs w:val="28"/>
        </w:rPr>
        <w:t xml:space="preserve">администрация </w:t>
      </w:r>
      <w:r w:rsidRPr="00350846">
        <w:rPr>
          <w:sz w:val="28"/>
          <w:szCs w:val="28"/>
        </w:rPr>
        <w:t xml:space="preserve"> направля</w:t>
      </w:r>
      <w:r>
        <w:rPr>
          <w:sz w:val="28"/>
          <w:szCs w:val="28"/>
        </w:rPr>
        <w:t>е</w:t>
      </w:r>
      <w:r w:rsidRPr="00350846">
        <w:rPr>
          <w:sz w:val="28"/>
          <w:szCs w:val="28"/>
        </w:rPr>
        <w:t>т проекты ежегодных планов проведения плановых проверок в органы прокуратуры.</w:t>
      </w:r>
    </w:p>
    <w:p w:rsidR="000C28B1" w:rsidRPr="00350846" w:rsidRDefault="000C28B1">
      <w:pPr>
        <w:widowControl w:val="0"/>
        <w:autoSpaceDE w:val="0"/>
        <w:autoSpaceDN w:val="0"/>
        <w:adjustRightInd w:val="0"/>
        <w:ind w:firstLine="540"/>
        <w:jc w:val="both"/>
        <w:rPr>
          <w:sz w:val="28"/>
          <w:szCs w:val="28"/>
        </w:rPr>
      </w:pPr>
      <w:r>
        <w:rPr>
          <w:sz w:val="28"/>
          <w:szCs w:val="28"/>
        </w:rPr>
        <w:t>Администрация</w:t>
      </w:r>
      <w:r w:rsidRPr="00350846">
        <w:rPr>
          <w:sz w:val="28"/>
          <w:szCs w:val="28"/>
        </w:rPr>
        <w:t xml:space="preserve"> рассматрива</w:t>
      </w:r>
      <w:r>
        <w:rPr>
          <w:sz w:val="28"/>
          <w:szCs w:val="28"/>
        </w:rPr>
        <w:t>е</w:t>
      </w:r>
      <w:r w:rsidRPr="00350846">
        <w:rPr>
          <w:sz w:val="28"/>
          <w:szCs w:val="28"/>
        </w:rPr>
        <w:t>т предложения органов прокуратуры и по итогам их рассмотрения направляют в органы прокуратуры в срок до 1 ноября года, предшествующего году проведения плановых проверок, утвержденные ежегодные планы проведения плановых проверок.</w:t>
      </w:r>
    </w:p>
    <w:p w:rsidR="000C28B1" w:rsidRPr="00350846" w:rsidRDefault="000C28B1">
      <w:pPr>
        <w:widowControl w:val="0"/>
        <w:autoSpaceDE w:val="0"/>
        <w:autoSpaceDN w:val="0"/>
        <w:adjustRightInd w:val="0"/>
        <w:ind w:firstLine="540"/>
        <w:jc w:val="both"/>
        <w:rPr>
          <w:sz w:val="28"/>
          <w:szCs w:val="28"/>
        </w:rPr>
      </w:pPr>
      <w:bookmarkStart w:id="4" w:name="Par96"/>
      <w:bookmarkEnd w:id="4"/>
      <w:r w:rsidRPr="00350846">
        <w:rPr>
          <w:sz w:val="28"/>
          <w:szCs w:val="28"/>
        </w:rPr>
        <w:t>3.3. Плановая проверка проводится в форме документарной проверки и (или) выездной проверки.</w:t>
      </w:r>
    </w:p>
    <w:p w:rsidR="000C28B1" w:rsidRPr="00350846" w:rsidRDefault="000C28B1">
      <w:pPr>
        <w:widowControl w:val="0"/>
        <w:autoSpaceDE w:val="0"/>
        <w:autoSpaceDN w:val="0"/>
        <w:adjustRightInd w:val="0"/>
        <w:ind w:firstLine="540"/>
        <w:jc w:val="both"/>
        <w:rPr>
          <w:sz w:val="28"/>
          <w:szCs w:val="28"/>
        </w:rPr>
      </w:pPr>
      <w:r w:rsidRPr="00350846">
        <w:rPr>
          <w:sz w:val="28"/>
          <w:szCs w:val="28"/>
        </w:rPr>
        <w:t xml:space="preserve">3.4. О проведении плановой проверки юридическое лицо, индивидуальный предприниматель уведомляются </w:t>
      </w:r>
      <w:r>
        <w:rPr>
          <w:sz w:val="28"/>
          <w:szCs w:val="28"/>
        </w:rPr>
        <w:t>администрацией</w:t>
      </w:r>
      <w:r w:rsidRPr="00350846">
        <w:rPr>
          <w:sz w:val="28"/>
          <w:szCs w:val="28"/>
        </w:rPr>
        <w:t xml:space="preserve"> не позднее чем в течение трех рабочих дней до начала ее проведения посредством направления копии </w:t>
      </w:r>
      <w:r>
        <w:rPr>
          <w:sz w:val="28"/>
          <w:szCs w:val="28"/>
        </w:rPr>
        <w:t>распоряжения администрации</w:t>
      </w:r>
      <w:r w:rsidRPr="00350846">
        <w:rPr>
          <w:sz w:val="28"/>
          <w:szCs w:val="28"/>
        </w:rPr>
        <w:t xml:space="preserve"> о начале проведения плановой проверки заказным почтовым отправлением с уведомлением о вручении или иным доступным способом.</w:t>
      </w:r>
    </w:p>
    <w:p w:rsidR="000C28B1" w:rsidRPr="00350846" w:rsidRDefault="000C28B1">
      <w:pPr>
        <w:widowControl w:val="0"/>
        <w:autoSpaceDE w:val="0"/>
        <w:autoSpaceDN w:val="0"/>
        <w:adjustRightInd w:val="0"/>
        <w:ind w:firstLine="540"/>
        <w:jc w:val="both"/>
        <w:rPr>
          <w:sz w:val="28"/>
          <w:szCs w:val="28"/>
        </w:rPr>
      </w:pPr>
      <w:bookmarkStart w:id="5" w:name="Par98"/>
      <w:bookmarkEnd w:id="5"/>
      <w:r w:rsidRPr="00350846">
        <w:rPr>
          <w:sz w:val="28"/>
          <w:szCs w:val="28"/>
        </w:rPr>
        <w:t>3.5. Основанием для проведения внеплановой проверки юридических лиц, индивидуальных предпринимателей является:</w:t>
      </w:r>
    </w:p>
    <w:p w:rsidR="000C28B1" w:rsidRPr="00350846" w:rsidRDefault="000C28B1">
      <w:pPr>
        <w:widowControl w:val="0"/>
        <w:autoSpaceDE w:val="0"/>
        <w:autoSpaceDN w:val="0"/>
        <w:adjustRightInd w:val="0"/>
        <w:ind w:firstLine="540"/>
        <w:jc w:val="both"/>
        <w:rPr>
          <w:sz w:val="28"/>
          <w:szCs w:val="28"/>
        </w:rPr>
      </w:pPr>
      <w:r w:rsidRPr="00784D25">
        <w:rPr>
          <w:sz w:val="28"/>
          <w:szCs w:val="28"/>
        </w:rPr>
        <w:t xml:space="preserve">3.5.1. Истечение срока исполнения юридическим лицом, индивидуальным предпринимателем ранее выданного предписания об устранении выявленного нарушения требований федеральных законов, законов Новосибирской области и муниципальных правовых актов </w:t>
      </w:r>
      <w:r>
        <w:rPr>
          <w:sz w:val="28"/>
          <w:szCs w:val="28"/>
        </w:rPr>
        <w:t>Кочковского</w:t>
      </w:r>
      <w:r w:rsidRPr="00784D25">
        <w:rPr>
          <w:sz w:val="28"/>
          <w:szCs w:val="28"/>
        </w:rPr>
        <w:t xml:space="preserve"> сельсовета Кочковского района Новосибирской области по вопросам использования земель.</w:t>
      </w:r>
    </w:p>
    <w:p w:rsidR="000C28B1" w:rsidRPr="00350846" w:rsidRDefault="000C28B1">
      <w:pPr>
        <w:widowControl w:val="0"/>
        <w:autoSpaceDE w:val="0"/>
        <w:autoSpaceDN w:val="0"/>
        <w:adjustRightInd w:val="0"/>
        <w:ind w:firstLine="540"/>
        <w:jc w:val="both"/>
        <w:rPr>
          <w:sz w:val="28"/>
          <w:szCs w:val="28"/>
        </w:rPr>
      </w:pPr>
      <w:bookmarkStart w:id="6" w:name="Par104"/>
      <w:bookmarkEnd w:id="6"/>
      <w:r w:rsidRPr="00350846">
        <w:rPr>
          <w:sz w:val="28"/>
          <w:szCs w:val="28"/>
        </w:rPr>
        <w:t xml:space="preserve">3.5.2. Поступление в </w:t>
      </w:r>
      <w:r>
        <w:rPr>
          <w:sz w:val="28"/>
          <w:szCs w:val="28"/>
        </w:rPr>
        <w:t>администрацию</w:t>
      </w:r>
      <w:r w:rsidRPr="00350846">
        <w:rPr>
          <w:sz w:val="28"/>
          <w:szCs w:val="28"/>
        </w:rPr>
        <w:t xml:space="preserve">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0C28B1" w:rsidRPr="00350846" w:rsidRDefault="000C28B1">
      <w:pPr>
        <w:widowControl w:val="0"/>
        <w:autoSpaceDE w:val="0"/>
        <w:autoSpaceDN w:val="0"/>
        <w:adjustRightInd w:val="0"/>
        <w:ind w:firstLine="540"/>
        <w:jc w:val="both"/>
        <w:rPr>
          <w:sz w:val="28"/>
          <w:szCs w:val="28"/>
        </w:rPr>
      </w:pPr>
      <w:r w:rsidRPr="00350846">
        <w:rPr>
          <w:sz w:val="28"/>
          <w:szCs w:val="28"/>
        </w:rPr>
        <w:t>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0C28B1" w:rsidRPr="00350846" w:rsidRDefault="000C28B1">
      <w:pPr>
        <w:widowControl w:val="0"/>
        <w:autoSpaceDE w:val="0"/>
        <w:autoSpaceDN w:val="0"/>
        <w:adjustRightInd w:val="0"/>
        <w:ind w:firstLine="540"/>
        <w:jc w:val="both"/>
        <w:rPr>
          <w:sz w:val="28"/>
          <w:szCs w:val="28"/>
        </w:rPr>
      </w:pPr>
      <w:bookmarkStart w:id="7" w:name="Par110"/>
      <w:bookmarkEnd w:id="7"/>
      <w:r w:rsidRPr="00350846">
        <w:rPr>
          <w:sz w:val="28"/>
          <w:szCs w:val="28"/>
        </w:rPr>
        <w:t>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0C28B1" w:rsidRPr="00350846" w:rsidRDefault="000C28B1">
      <w:pPr>
        <w:widowControl w:val="0"/>
        <w:autoSpaceDE w:val="0"/>
        <w:autoSpaceDN w:val="0"/>
        <w:adjustRightInd w:val="0"/>
        <w:ind w:firstLine="540"/>
        <w:jc w:val="both"/>
        <w:rPr>
          <w:sz w:val="28"/>
          <w:szCs w:val="28"/>
        </w:rPr>
      </w:pPr>
      <w:bookmarkStart w:id="8" w:name="Par113"/>
      <w:bookmarkEnd w:id="8"/>
      <w:r w:rsidRPr="00350846">
        <w:rPr>
          <w:sz w:val="28"/>
          <w:szCs w:val="28"/>
        </w:rPr>
        <w:t xml:space="preserve">3.6. Обращения и заявления, не позволяющие установить лицо, обратившееся в </w:t>
      </w:r>
      <w:r>
        <w:rPr>
          <w:sz w:val="28"/>
          <w:szCs w:val="28"/>
        </w:rPr>
        <w:t>администрацию</w:t>
      </w:r>
      <w:r w:rsidRPr="00350846">
        <w:rPr>
          <w:sz w:val="28"/>
          <w:szCs w:val="28"/>
        </w:rPr>
        <w:t xml:space="preserve">, а также обращения и заявления, не содержащие сведений о фактах, указанных в </w:t>
      </w:r>
      <w:hyperlink w:anchor="Par104" w:history="1">
        <w:r w:rsidRPr="00F216E3">
          <w:rPr>
            <w:sz w:val="28"/>
            <w:szCs w:val="28"/>
          </w:rPr>
          <w:t>подпункте 3.5.2</w:t>
        </w:r>
      </w:hyperlink>
      <w:r w:rsidRPr="00350846">
        <w:rPr>
          <w:sz w:val="28"/>
          <w:szCs w:val="28"/>
        </w:rPr>
        <w:t xml:space="preserve"> настоящего Порядка, не могут служить основанием для проведения внеплановой проверки.</w:t>
      </w:r>
    </w:p>
    <w:p w:rsidR="000C28B1" w:rsidRPr="00350846" w:rsidRDefault="000C28B1">
      <w:pPr>
        <w:widowControl w:val="0"/>
        <w:autoSpaceDE w:val="0"/>
        <w:autoSpaceDN w:val="0"/>
        <w:adjustRightInd w:val="0"/>
        <w:ind w:firstLine="540"/>
        <w:jc w:val="both"/>
        <w:rPr>
          <w:sz w:val="28"/>
          <w:szCs w:val="28"/>
        </w:rPr>
      </w:pPr>
      <w:bookmarkStart w:id="9" w:name="Par114"/>
      <w:bookmarkEnd w:id="9"/>
      <w:r w:rsidRPr="00350846">
        <w:rPr>
          <w:sz w:val="28"/>
          <w:szCs w:val="28"/>
        </w:rPr>
        <w:t>3.7. Внеплановая проверка проводится в форме документарной проверки и (или) выездной проверки.</w:t>
      </w:r>
    </w:p>
    <w:p w:rsidR="000C28B1" w:rsidRPr="00350846" w:rsidRDefault="000C28B1">
      <w:pPr>
        <w:widowControl w:val="0"/>
        <w:autoSpaceDE w:val="0"/>
        <w:autoSpaceDN w:val="0"/>
        <w:adjustRightInd w:val="0"/>
        <w:ind w:firstLine="540"/>
        <w:jc w:val="both"/>
        <w:rPr>
          <w:sz w:val="28"/>
          <w:szCs w:val="28"/>
        </w:rPr>
      </w:pPr>
      <w:bookmarkStart w:id="10" w:name="Par115"/>
      <w:bookmarkEnd w:id="10"/>
      <w:r w:rsidRPr="00350846">
        <w:rPr>
          <w:sz w:val="28"/>
          <w:szCs w:val="28"/>
        </w:rPr>
        <w:t xml:space="preserve">3.8. Внеплановая выездная проверка юридических лиц, индивидуальных предпринимателей может быть проведена по основаниям, указанным в </w:t>
      </w:r>
      <w:hyperlink w:anchor="Par104" w:history="1">
        <w:r w:rsidRPr="00F216E3">
          <w:rPr>
            <w:sz w:val="28"/>
            <w:szCs w:val="28"/>
          </w:rPr>
          <w:t>подпункте 3.5.2</w:t>
        </w:r>
      </w:hyperlink>
      <w:r w:rsidRPr="00350846">
        <w:rPr>
          <w:sz w:val="28"/>
          <w:szCs w:val="28"/>
        </w:rPr>
        <w:t xml:space="preserve"> настоящего Порядка, </w:t>
      </w:r>
      <w:r>
        <w:rPr>
          <w:sz w:val="28"/>
          <w:szCs w:val="28"/>
        </w:rPr>
        <w:t>администрацией</w:t>
      </w:r>
      <w:r w:rsidRPr="00350846">
        <w:rPr>
          <w:sz w:val="28"/>
          <w:szCs w:val="28"/>
        </w:rPr>
        <w:t xml:space="preserve"> после согласования с органом прокуратуры по месту осуществления деятельности таких юридических лиц, индивидуальных предпринимателей.</w:t>
      </w:r>
    </w:p>
    <w:p w:rsidR="000C28B1" w:rsidRPr="00350846" w:rsidRDefault="000C28B1">
      <w:pPr>
        <w:widowControl w:val="0"/>
        <w:autoSpaceDE w:val="0"/>
        <w:autoSpaceDN w:val="0"/>
        <w:adjustRightInd w:val="0"/>
        <w:ind w:firstLine="540"/>
        <w:jc w:val="both"/>
        <w:rPr>
          <w:sz w:val="28"/>
          <w:szCs w:val="28"/>
        </w:rPr>
      </w:pPr>
      <w:bookmarkStart w:id="11" w:name="Par118"/>
      <w:bookmarkEnd w:id="11"/>
      <w:r w:rsidRPr="00350846">
        <w:rPr>
          <w:sz w:val="28"/>
          <w:szCs w:val="28"/>
        </w:rPr>
        <w:t xml:space="preserve">3.8.1. В день подписания </w:t>
      </w:r>
      <w:r>
        <w:rPr>
          <w:sz w:val="28"/>
          <w:szCs w:val="28"/>
        </w:rPr>
        <w:t>распоряжения администрации</w:t>
      </w:r>
      <w:r w:rsidRPr="00350846">
        <w:rPr>
          <w:sz w:val="28"/>
          <w:szCs w:val="28"/>
        </w:rPr>
        <w:t xml:space="preserve"> о проведении внеплановой выездной проверки юридического лица, индивидуального предпринимателя в целях согласования ее проведения </w:t>
      </w:r>
      <w:r>
        <w:rPr>
          <w:sz w:val="28"/>
          <w:szCs w:val="28"/>
        </w:rPr>
        <w:t>администрация</w:t>
      </w:r>
      <w:r w:rsidRPr="00350846">
        <w:rPr>
          <w:sz w:val="28"/>
          <w:szCs w:val="28"/>
        </w:rPr>
        <w:t xml:space="preserve">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 К этому заявлению прилагаются копия </w:t>
      </w:r>
      <w:r>
        <w:rPr>
          <w:sz w:val="28"/>
          <w:szCs w:val="28"/>
        </w:rPr>
        <w:t xml:space="preserve">распоряжения администрации </w:t>
      </w:r>
      <w:r w:rsidRPr="00350846">
        <w:rPr>
          <w:sz w:val="28"/>
          <w:szCs w:val="28"/>
        </w:rPr>
        <w:t>о проведении внеплановой выездной проверки и документы, которые содержат сведения, послужившие основанием ее проведения.</w:t>
      </w:r>
    </w:p>
    <w:p w:rsidR="000C28B1" w:rsidRPr="00350846" w:rsidRDefault="000C28B1">
      <w:pPr>
        <w:widowControl w:val="0"/>
        <w:autoSpaceDE w:val="0"/>
        <w:autoSpaceDN w:val="0"/>
        <w:adjustRightInd w:val="0"/>
        <w:ind w:firstLine="540"/>
        <w:jc w:val="both"/>
        <w:rPr>
          <w:sz w:val="28"/>
          <w:szCs w:val="28"/>
        </w:rPr>
      </w:pPr>
      <w:bookmarkStart w:id="12" w:name="Par120"/>
      <w:bookmarkEnd w:id="12"/>
      <w:r w:rsidRPr="00350846">
        <w:rPr>
          <w:sz w:val="28"/>
          <w:szCs w:val="28"/>
        </w:rPr>
        <w:t xml:space="preserve">3.9. Если основанием для проведения внеплановой выездной проверки являются обстоятельства, перечисленные в </w:t>
      </w:r>
      <w:hyperlink w:anchor="Par110" w:history="1">
        <w:r w:rsidRPr="00F216E3">
          <w:rPr>
            <w:sz w:val="28"/>
            <w:szCs w:val="28"/>
          </w:rPr>
          <w:t>абзаце третьем подпункта 3.5.2</w:t>
        </w:r>
      </w:hyperlink>
      <w:r w:rsidRPr="00350846">
        <w:rPr>
          <w:sz w:val="28"/>
          <w:szCs w:val="28"/>
        </w:rPr>
        <w:t xml:space="preserve"> настоящего Порядка, и (или) обнаружение нарушений требований федеральных законов, законов Новосибирской области и муниципальных правовых актов </w:t>
      </w:r>
      <w:r>
        <w:rPr>
          <w:sz w:val="28"/>
          <w:szCs w:val="28"/>
        </w:rPr>
        <w:t>Кочковского сельсовета Кочковского района Новосибирской области</w:t>
      </w:r>
      <w:r w:rsidRPr="00350846">
        <w:rPr>
          <w:sz w:val="28"/>
          <w:szCs w:val="28"/>
        </w:rPr>
        <w:t xml:space="preserve"> по вопросам использования земель, в момент совершения таких нарушений в связи с необходимостью принятия неотложных мер </w:t>
      </w:r>
      <w:r>
        <w:rPr>
          <w:sz w:val="28"/>
          <w:szCs w:val="28"/>
        </w:rPr>
        <w:t>администрация</w:t>
      </w:r>
      <w:r w:rsidRPr="00350846">
        <w:rPr>
          <w:sz w:val="28"/>
          <w:szCs w:val="28"/>
        </w:rPr>
        <w:t xml:space="preserve">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перечень которых определен Федеральным </w:t>
      </w:r>
      <w:hyperlink r:id="rId15" w:history="1">
        <w:r w:rsidRPr="00F216E3">
          <w:rPr>
            <w:sz w:val="28"/>
            <w:szCs w:val="28"/>
          </w:rPr>
          <w:t>законом</w:t>
        </w:r>
      </w:hyperlink>
      <w:r w:rsidRPr="00F216E3">
        <w:rPr>
          <w:sz w:val="28"/>
          <w:szCs w:val="28"/>
        </w:rPr>
        <w:t xml:space="preserve"> </w:t>
      </w:r>
      <w:r w:rsidRPr="00350846">
        <w:rPr>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 в течение двадцати четырех часов.</w:t>
      </w:r>
    </w:p>
    <w:p w:rsidR="000C28B1" w:rsidRPr="00350846" w:rsidRDefault="000C28B1">
      <w:pPr>
        <w:widowControl w:val="0"/>
        <w:autoSpaceDE w:val="0"/>
        <w:autoSpaceDN w:val="0"/>
        <w:adjustRightInd w:val="0"/>
        <w:ind w:firstLine="540"/>
        <w:jc w:val="both"/>
        <w:rPr>
          <w:sz w:val="28"/>
          <w:szCs w:val="28"/>
        </w:rPr>
      </w:pPr>
      <w:r w:rsidRPr="00350846">
        <w:rPr>
          <w:sz w:val="28"/>
          <w:szCs w:val="28"/>
        </w:rPr>
        <w:t xml:space="preserve">3.10. О проведении внеплановой выездной проверки, за исключением внеплановой выездной проверки, основания проведения которой указаны в </w:t>
      </w:r>
      <w:hyperlink w:anchor="Par104" w:history="1">
        <w:r w:rsidRPr="00F216E3">
          <w:rPr>
            <w:sz w:val="28"/>
            <w:szCs w:val="28"/>
          </w:rPr>
          <w:t>подпункте 3.5.2</w:t>
        </w:r>
      </w:hyperlink>
      <w:r w:rsidRPr="00350846">
        <w:rPr>
          <w:sz w:val="28"/>
          <w:szCs w:val="28"/>
        </w:rPr>
        <w:t xml:space="preserve"> настоящего Порядка, юридическое лицо, индивидуальный предприниматель уведомляются </w:t>
      </w:r>
      <w:r>
        <w:rPr>
          <w:sz w:val="28"/>
          <w:szCs w:val="28"/>
        </w:rPr>
        <w:t>администрацию</w:t>
      </w:r>
      <w:r w:rsidRPr="00350846">
        <w:rPr>
          <w:sz w:val="28"/>
          <w:szCs w:val="28"/>
        </w:rPr>
        <w:t xml:space="preserve"> не менее чем за двадцать четыре часа до начала ее проведения любым доступным способом.</w:t>
      </w:r>
    </w:p>
    <w:p w:rsidR="000C28B1" w:rsidRPr="00350846" w:rsidRDefault="000C28B1">
      <w:pPr>
        <w:widowControl w:val="0"/>
        <w:autoSpaceDE w:val="0"/>
        <w:autoSpaceDN w:val="0"/>
        <w:adjustRightInd w:val="0"/>
        <w:ind w:firstLine="540"/>
        <w:jc w:val="both"/>
        <w:rPr>
          <w:sz w:val="28"/>
          <w:szCs w:val="28"/>
        </w:rPr>
      </w:pPr>
      <w:r w:rsidRPr="00350846">
        <w:rPr>
          <w:sz w:val="28"/>
          <w:szCs w:val="28"/>
        </w:rPr>
        <w:t>3.11. 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0C28B1" w:rsidRPr="00350846" w:rsidRDefault="000C28B1">
      <w:pPr>
        <w:widowControl w:val="0"/>
        <w:autoSpaceDE w:val="0"/>
        <w:autoSpaceDN w:val="0"/>
        <w:adjustRightInd w:val="0"/>
        <w:ind w:firstLine="540"/>
        <w:jc w:val="both"/>
        <w:rPr>
          <w:sz w:val="28"/>
          <w:szCs w:val="28"/>
        </w:rPr>
      </w:pPr>
      <w:r w:rsidRPr="00350846">
        <w:rPr>
          <w:sz w:val="28"/>
          <w:szCs w:val="28"/>
        </w:rPr>
        <w:t xml:space="preserve">3.12. Срок проведения каждой из проверок, предусмотренных </w:t>
      </w:r>
      <w:hyperlink w:anchor="Par96" w:history="1">
        <w:r w:rsidRPr="00F216E3">
          <w:rPr>
            <w:sz w:val="28"/>
            <w:szCs w:val="28"/>
          </w:rPr>
          <w:t>пунктами 3.3</w:t>
        </w:r>
      </w:hyperlink>
      <w:r w:rsidRPr="00F216E3">
        <w:rPr>
          <w:sz w:val="28"/>
          <w:szCs w:val="28"/>
        </w:rPr>
        <w:t xml:space="preserve"> и </w:t>
      </w:r>
      <w:hyperlink w:anchor="Par114" w:history="1">
        <w:r w:rsidRPr="00F216E3">
          <w:rPr>
            <w:sz w:val="28"/>
            <w:szCs w:val="28"/>
          </w:rPr>
          <w:t>3.7</w:t>
        </w:r>
      </w:hyperlink>
      <w:r w:rsidRPr="00F216E3">
        <w:rPr>
          <w:sz w:val="28"/>
          <w:szCs w:val="28"/>
        </w:rPr>
        <w:t xml:space="preserve"> на</w:t>
      </w:r>
      <w:r w:rsidRPr="00350846">
        <w:rPr>
          <w:sz w:val="28"/>
          <w:szCs w:val="28"/>
        </w:rPr>
        <w:t>стоящего Порядка, не может превышать двадцать рабочих дней.</w:t>
      </w:r>
    </w:p>
    <w:p w:rsidR="000C28B1" w:rsidRPr="00350846" w:rsidRDefault="000C28B1">
      <w:pPr>
        <w:widowControl w:val="0"/>
        <w:autoSpaceDE w:val="0"/>
        <w:autoSpaceDN w:val="0"/>
        <w:adjustRightInd w:val="0"/>
        <w:ind w:firstLine="540"/>
        <w:jc w:val="both"/>
        <w:rPr>
          <w:sz w:val="28"/>
          <w:szCs w:val="28"/>
        </w:rPr>
      </w:pPr>
      <w:r w:rsidRPr="00350846">
        <w:rPr>
          <w:sz w:val="28"/>
          <w:szCs w:val="28"/>
        </w:rPr>
        <w:t xml:space="preserve">3.13. Проверка проводится на основании </w:t>
      </w:r>
      <w:r w:rsidRPr="00CF21D1">
        <w:rPr>
          <w:sz w:val="28"/>
          <w:szCs w:val="28"/>
        </w:rPr>
        <w:t>распоряжения администрации</w:t>
      </w:r>
      <w:r>
        <w:rPr>
          <w:sz w:val="28"/>
          <w:szCs w:val="28"/>
        </w:rPr>
        <w:t xml:space="preserve"> </w:t>
      </w:r>
      <w:r w:rsidRPr="00350846">
        <w:rPr>
          <w:sz w:val="28"/>
          <w:szCs w:val="28"/>
        </w:rPr>
        <w:t>по типовой форме, установленной федеральным органом исполнительной власти, уполномоченным Правительством Российской Федерации.</w:t>
      </w:r>
    </w:p>
    <w:p w:rsidR="000C28B1" w:rsidRPr="00350846" w:rsidRDefault="000C28B1">
      <w:pPr>
        <w:widowControl w:val="0"/>
        <w:autoSpaceDE w:val="0"/>
        <w:autoSpaceDN w:val="0"/>
        <w:adjustRightInd w:val="0"/>
        <w:ind w:firstLine="540"/>
        <w:jc w:val="both"/>
        <w:rPr>
          <w:sz w:val="28"/>
          <w:szCs w:val="28"/>
        </w:rPr>
      </w:pPr>
      <w:r w:rsidRPr="00350846">
        <w:rPr>
          <w:sz w:val="28"/>
          <w:szCs w:val="28"/>
        </w:rPr>
        <w:t>Проверка может проводиться только должностным лицом или должностными лицами, которые указаны в данном приказе.</w:t>
      </w:r>
    </w:p>
    <w:p w:rsidR="000C28B1" w:rsidRPr="00350846" w:rsidRDefault="000C28B1">
      <w:pPr>
        <w:widowControl w:val="0"/>
        <w:autoSpaceDE w:val="0"/>
        <w:autoSpaceDN w:val="0"/>
        <w:adjustRightInd w:val="0"/>
        <w:ind w:firstLine="540"/>
        <w:jc w:val="both"/>
        <w:rPr>
          <w:sz w:val="28"/>
          <w:szCs w:val="28"/>
        </w:rPr>
      </w:pPr>
      <w:r>
        <w:rPr>
          <w:sz w:val="28"/>
          <w:szCs w:val="28"/>
        </w:rPr>
        <w:t>Администрация</w:t>
      </w:r>
      <w:r w:rsidRPr="00350846">
        <w:rPr>
          <w:sz w:val="28"/>
          <w:szCs w:val="28"/>
        </w:rPr>
        <w:t xml:space="preserve"> привлека</w:t>
      </w:r>
      <w:r>
        <w:rPr>
          <w:sz w:val="28"/>
          <w:szCs w:val="28"/>
        </w:rPr>
        <w:t>ет</w:t>
      </w:r>
      <w:r w:rsidRPr="00350846">
        <w:rPr>
          <w:sz w:val="28"/>
          <w:szCs w:val="28"/>
        </w:rPr>
        <w:t xml:space="preserve">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проводятся проверки, и не являющиеся аффилированными лицами проверяемых лиц.</w:t>
      </w:r>
    </w:p>
    <w:p w:rsidR="000C28B1" w:rsidRPr="00350846" w:rsidRDefault="000C28B1">
      <w:pPr>
        <w:widowControl w:val="0"/>
        <w:autoSpaceDE w:val="0"/>
        <w:autoSpaceDN w:val="0"/>
        <w:adjustRightInd w:val="0"/>
        <w:ind w:firstLine="540"/>
        <w:jc w:val="both"/>
        <w:rPr>
          <w:sz w:val="28"/>
          <w:szCs w:val="28"/>
        </w:rPr>
      </w:pPr>
      <w:r w:rsidRPr="00350846">
        <w:rPr>
          <w:sz w:val="28"/>
          <w:szCs w:val="28"/>
        </w:rPr>
        <w:t xml:space="preserve">3.14. По результатам проверки должностными лицами </w:t>
      </w:r>
      <w:r>
        <w:rPr>
          <w:sz w:val="28"/>
          <w:szCs w:val="28"/>
        </w:rPr>
        <w:t>администрации</w:t>
      </w:r>
      <w:r w:rsidRPr="00350846">
        <w:rPr>
          <w:sz w:val="28"/>
          <w:szCs w:val="28"/>
        </w:rPr>
        <w:t xml:space="preserve">, проводящими проверку, составляется </w:t>
      </w:r>
      <w:hyperlink r:id="rId16" w:history="1">
        <w:r w:rsidRPr="001D015F">
          <w:rPr>
            <w:sz w:val="28"/>
            <w:szCs w:val="28"/>
          </w:rPr>
          <w:t>акт</w:t>
        </w:r>
      </w:hyperlink>
      <w:r w:rsidRPr="00350846">
        <w:rPr>
          <w:sz w:val="28"/>
          <w:szCs w:val="28"/>
        </w:rPr>
        <w:t xml:space="preserve"> проверки в двух экземплярах по типовой форме, установленной федеральным органом исполнительной власти, уполномоченным Правительством Российской Федерации.</w:t>
      </w:r>
    </w:p>
    <w:p w:rsidR="000C28B1" w:rsidRPr="00350846" w:rsidRDefault="000C28B1">
      <w:pPr>
        <w:widowControl w:val="0"/>
        <w:autoSpaceDE w:val="0"/>
        <w:autoSpaceDN w:val="0"/>
        <w:adjustRightInd w:val="0"/>
        <w:ind w:firstLine="540"/>
        <w:jc w:val="both"/>
        <w:rPr>
          <w:sz w:val="28"/>
          <w:szCs w:val="28"/>
        </w:rPr>
      </w:pPr>
      <w:r w:rsidRPr="00350846">
        <w:rPr>
          <w:sz w:val="28"/>
          <w:szCs w:val="28"/>
        </w:rPr>
        <w:t>3.15.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w:t>
      </w:r>
    </w:p>
    <w:p w:rsidR="000C28B1" w:rsidRPr="00350846" w:rsidRDefault="000C28B1">
      <w:pPr>
        <w:widowControl w:val="0"/>
        <w:autoSpaceDE w:val="0"/>
        <w:autoSpaceDN w:val="0"/>
        <w:adjustRightInd w:val="0"/>
        <w:ind w:firstLine="540"/>
        <w:jc w:val="both"/>
        <w:rPr>
          <w:sz w:val="28"/>
          <w:szCs w:val="28"/>
        </w:rPr>
      </w:pPr>
      <w:r w:rsidRPr="00350846">
        <w:rPr>
          <w:sz w:val="28"/>
          <w:szCs w:val="28"/>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структурного подразделения мэрии.</w:t>
      </w:r>
    </w:p>
    <w:p w:rsidR="000C28B1" w:rsidRPr="00350846" w:rsidRDefault="000C28B1">
      <w:pPr>
        <w:widowControl w:val="0"/>
        <w:autoSpaceDE w:val="0"/>
        <w:autoSpaceDN w:val="0"/>
        <w:adjustRightInd w:val="0"/>
        <w:ind w:firstLine="540"/>
        <w:jc w:val="both"/>
        <w:rPr>
          <w:sz w:val="28"/>
          <w:szCs w:val="28"/>
        </w:rPr>
      </w:pPr>
      <w:r w:rsidRPr="00350846">
        <w:rPr>
          <w:sz w:val="28"/>
          <w:szCs w:val="28"/>
        </w:rPr>
        <w:t xml:space="preserve">3.16.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которое приобщается к экземпляру акта проверки и хранится в деле </w:t>
      </w:r>
      <w:r>
        <w:rPr>
          <w:sz w:val="28"/>
          <w:szCs w:val="28"/>
        </w:rPr>
        <w:t>администрации</w:t>
      </w:r>
      <w:r w:rsidRPr="00350846">
        <w:rPr>
          <w:sz w:val="28"/>
          <w:szCs w:val="28"/>
        </w:rPr>
        <w:t>.</w:t>
      </w:r>
    </w:p>
    <w:p w:rsidR="000C28B1" w:rsidRPr="00350846" w:rsidRDefault="000C28B1">
      <w:pPr>
        <w:widowControl w:val="0"/>
        <w:autoSpaceDE w:val="0"/>
        <w:autoSpaceDN w:val="0"/>
        <w:adjustRightInd w:val="0"/>
        <w:ind w:firstLine="540"/>
        <w:jc w:val="both"/>
        <w:rPr>
          <w:sz w:val="28"/>
          <w:szCs w:val="28"/>
        </w:rPr>
      </w:pPr>
      <w:bookmarkStart w:id="13" w:name="Par142"/>
      <w:bookmarkEnd w:id="13"/>
      <w:r w:rsidRPr="00350846">
        <w:rPr>
          <w:sz w:val="28"/>
          <w:szCs w:val="28"/>
        </w:rPr>
        <w:t>3.17.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0C28B1" w:rsidRPr="00350846" w:rsidRDefault="000C28B1">
      <w:pPr>
        <w:widowControl w:val="0"/>
        <w:autoSpaceDE w:val="0"/>
        <w:autoSpaceDN w:val="0"/>
        <w:adjustRightInd w:val="0"/>
        <w:ind w:firstLine="540"/>
        <w:jc w:val="both"/>
        <w:rPr>
          <w:sz w:val="28"/>
          <w:szCs w:val="28"/>
        </w:rPr>
      </w:pPr>
      <w:r w:rsidRPr="00350846">
        <w:rPr>
          <w:sz w:val="28"/>
          <w:szCs w:val="28"/>
        </w:rPr>
        <w:t xml:space="preserve">3.18. В случае выявления при проведении проверки нарушений юридическим лицом, индивидуальным предпринимателем требований федеральных законов, законов Новосибирской области и муниципальных правовых актов </w:t>
      </w:r>
      <w:r>
        <w:rPr>
          <w:sz w:val="28"/>
          <w:szCs w:val="28"/>
        </w:rPr>
        <w:t>Кочковского сельсовета Кочковского района Новосибирской области</w:t>
      </w:r>
      <w:r w:rsidRPr="00350846">
        <w:rPr>
          <w:sz w:val="28"/>
          <w:szCs w:val="28"/>
        </w:rPr>
        <w:t xml:space="preserve"> по вопросам использования земель, должностные лица </w:t>
      </w:r>
      <w:r>
        <w:rPr>
          <w:sz w:val="28"/>
          <w:szCs w:val="28"/>
        </w:rPr>
        <w:t>администрации</w:t>
      </w:r>
      <w:r w:rsidRPr="00350846">
        <w:rPr>
          <w:sz w:val="28"/>
          <w:szCs w:val="28"/>
        </w:rPr>
        <w:t xml:space="preserve">, проводившие проверку, в пределах полномочий, предусмотренных законодательством Российской Федерации, муниципальными правовыми актами </w:t>
      </w:r>
      <w:r>
        <w:rPr>
          <w:sz w:val="28"/>
          <w:szCs w:val="28"/>
        </w:rPr>
        <w:t>Кочковского сельсовета Кочковского района Новосибирской области</w:t>
      </w:r>
      <w:r w:rsidRPr="00350846">
        <w:rPr>
          <w:sz w:val="28"/>
          <w:szCs w:val="28"/>
        </w:rPr>
        <w:t>, обязаны:</w:t>
      </w:r>
    </w:p>
    <w:p w:rsidR="000C28B1" w:rsidRPr="00350846" w:rsidRDefault="000C28B1">
      <w:pPr>
        <w:widowControl w:val="0"/>
        <w:autoSpaceDE w:val="0"/>
        <w:autoSpaceDN w:val="0"/>
        <w:adjustRightInd w:val="0"/>
        <w:ind w:firstLine="540"/>
        <w:jc w:val="both"/>
        <w:rPr>
          <w:sz w:val="28"/>
          <w:szCs w:val="28"/>
        </w:rPr>
      </w:pPr>
      <w:r w:rsidRPr="00350846">
        <w:rPr>
          <w:sz w:val="28"/>
          <w:szCs w:val="28"/>
        </w:rPr>
        <w:t>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0C28B1" w:rsidRPr="00350846" w:rsidRDefault="000C28B1">
      <w:pPr>
        <w:widowControl w:val="0"/>
        <w:autoSpaceDE w:val="0"/>
        <w:autoSpaceDN w:val="0"/>
        <w:adjustRightInd w:val="0"/>
        <w:ind w:firstLine="540"/>
        <w:jc w:val="both"/>
        <w:rPr>
          <w:sz w:val="28"/>
          <w:szCs w:val="28"/>
        </w:rPr>
      </w:pPr>
      <w:r w:rsidRPr="00350846">
        <w:rPr>
          <w:sz w:val="28"/>
          <w:szCs w:val="28"/>
        </w:rPr>
        <w:t>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0C28B1" w:rsidRDefault="000C28B1">
      <w:pPr>
        <w:widowControl w:val="0"/>
        <w:autoSpaceDE w:val="0"/>
        <w:autoSpaceDN w:val="0"/>
        <w:adjustRightInd w:val="0"/>
        <w:jc w:val="center"/>
        <w:outlineLvl w:val="1"/>
        <w:rPr>
          <w:sz w:val="28"/>
          <w:szCs w:val="28"/>
        </w:rPr>
      </w:pPr>
    </w:p>
    <w:p w:rsidR="000C28B1" w:rsidRPr="00350846" w:rsidRDefault="000C28B1">
      <w:pPr>
        <w:widowControl w:val="0"/>
        <w:autoSpaceDE w:val="0"/>
        <w:autoSpaceDN w:val="0"/>
        <w:adjustRightInd w:val="0"/>
        <w:jc w:val="center"/>
        <w:outlineLvl w:val="1"/>
        <w:rPr>
          <w:sz w:val="28"/>
          <w:szCs w:val="28"/>
        </w:rPr>
      </w:pPr>
      <w:r w:rsidRPr="00350846">
        <w:rPr>
          <w:sz w:val="28"/>
          <w:szCs w:val="28"/>
        </w:rPr>
        <w:t>4. Особенности осуществления муниципального земельного</w:t>
      </w:r>
    </w:p>
    <w:p w:rsidR="000C28B1" w:rsidRPr="00350846" w:rsidRDefault="000C28B1">
      <w:pPr>
        <w:widowControl w:val="0"/>
        <w:autoSpaceDE w:val="0"/>
        <w:autoSpaceDN w:val="0"/>
        <w:adjustRightInd w:val="0"/>
        <w:jc w:val="center"/>
        <w:rPr>
          <w:sz w:val="28"/>
          <w:szCs w:val="28"/>
        </w:rPr>
      </w:pPr>
      <w:r w:rsidRPr="00350846">
        <w:rPr>
          <w:sz w:val="28"/>
          <w:szCs w:val="28"/>
        </w:rPr>
        <w:t>контроля в отношении физических лиц, не являющихся</w:t>
      </w:r>
    </w:p>
    <w:p w:rsidR="000C28B1" w:rsidRPr="00350846" w:rsidRDefault="000C28B1">
      <w:pPr>
        <w:widowControl w:val="0"/>
        <w:autoSpaceDE w:val="0"/>
        <w:autoSpaceDN w:val="0"/>
        <w:adjustRightInd w:val="0"/>
        <w:jc w:val="center"/>
        <w:rPr>
          <w:sz w:val="28"/>
          <w:szCs w:val="28"/>
        </w:rPr>
      </w:pPr>
      <w:r w:rsidRPr="00350846">
        <w:rPr>
          <w:sz w:val="28"/>
          <w:szCs w:val="28"/>
        </w:rPr>
        <w:t>индивидуальными предпринимателями</w:t>
      </w:r>
    </w:p>
    <w:p w:rsidR="000C28B1" w:rsidRPr="00350846" w:rsidRDefault="000C28B1">
      <w:pPr>
        <w:widowControl w:val="0"/>
        <w:autoSpaceDE w:val="0"/>
        <w:autoSpaceDN w:val="0"/>
        <w:adjustRightInd w:val="0"/>
        <w:jc w:val="center"/>
        <w:rPr>
          <w:sz w:val="28"/>
          <w:szCs w:val="28"/>
        </w:rPr>
      </w:pPr>
    </w:p>
    <w:p w:rsidR="000C28B1" w:rsidRPr="00350846" w:rsidRDefault="000C28B1">
      <w:pPr>
        <w:widowControl w:val="0"/>
        <w:autoSpaceDE w:val="0"/>
        <w:autoSpaceDN w:val="0"/>
        <w:adjustRightInd w:val="0"/>
        <w:ind w:firstLine="540"/>
        <w:jc w:val="both"/>
        <w:rPr>
          <w:sz w:val="28"/>
          <w:szCs w:val="28"/>
        </w:rPr>
      </w:pPr>
      <w:r w:rsidRPr="00350846">
        <w:rPr>
          <w:sz w:val="28"/>
          <w:szCs w:val="28"/>
        </w:rPr>
        <w:t xml:space="preserve">4.1. Муниципальный земельный контроль в отношении физических лиц, не являющихся индивидуальными предпринимателями, осуществляется в форме плановых и внеплановых проверок в порядке, установленном </w:t>
      </w:r>
      <w:hyperlink w:anchor="Par84" w:history="1">
        <w:r w:rsidRPr="006B14E7">
          <w:rPr>
            <w:sz w:val="28"/>
            <w:szCs w:val="28"/>
          </w:rPr>
          <w:t>разделом 3</w:t>
        </w:r>
      </w:hyperlink>
      <w:r w:rsidRPr="00350846">
        <w:rPr>
          <w:sz w:val="28"/>
          <w:szCs w:val="28"/>
        </w:rPr>
        <w:t xml:space="preserve"> настоящего Порядка, за исключением положений </w:t>
      </w:r>
      <w:hyperlink w:anchor="Par88" w:history="1">
        <w:r w:rsidRPr="006B14E7">
          <w:rPr>
            <w:sz w:val="28"/>
            <w:szCs w:val="28"/>
          </w:rPr>
          <w:t>пунктов 3.2</w:t>
        </w:r>
      </w:hyperlink>
      <w:r w:rsidRPr="006B14E7">
        <w:rPr>
          <w:sz w:val="28"/>
          <w:szCs w:val="28"/>
        </w:rPr>
        <w:t xml:space="preserve">, </w:t>
      </w:r>
      <w:hyperlink w:anchor="Par98" w:history="1">
        <w:r w:rsidRPr="006B14E7">
          <w:rPr>
            <w:sz w:val="28"/>
            <w:szCs w:val="28"/>
          </w:rPr>
          <w:t>3.5</w:t>
        </w:r>
      </w:hyperlink>
      <w:r w:rsidRPr="006B14E7">
        <w:rPr>
          <w:sz w:val="28"/>
          <w:szCs w:val="28"/>
        </w:rPr>
        <w:t xml:space="preserve">, </w:t>
      </w:r>
      <w:hyperlink w:anchor="Par113" w:history="1">
        <w:r w:rsidRPr="006B14E7">
          <w:rPr>
            <w:sz w:val="28"/>
            <w:szCs w:val="28"/>
          </w:rPr>
          <w:t>3.6</w:t>
        </w:r>
      </w:hyperlink>
      <w:r w:rsidRPr="006B14E7">
        <w:rPr>
          <w:sz w:val="28"/>
          <w:szCs w:val="28"/>
        </w:rPr>
        <w:t xml:space="preserve">, </w:t>
      </w:r>
      <w:hyperlink w:anchor="Par115" w:history="1">
        <w:r w:rsidRPr="006B14E7">
          <w:rPr>
            <w:sz w:val="28"/>
            <w:szCs w:val="28"/>
          </w:rPr>
          <w:t>3.8</w:t>
        </w:r>
      </w:hyperlink>
      <w:r w:rsidRPr="006B14E7">
        <w:rPr>
          <w:sz w:val="28"/>
          <w:szCs w:val="28"/>
        </w:rPr>
        <w:t xml:space="preserve">, </w:t>
      </w:r>
      <w:hyperlink w:anchor="Par118" w:history="1">
        <w:r w:rsidRPr="006B14E7">
          <w:rPr>
            <w:sz w:val="28"/>
            <w:szCs w:val="28"/>
          </w:rPr>
          <w:t>3.8.1</w:t>
        </w:r>
      </w:hyperlink>
      <w:r w:rsidRPr="006B14E7">
        <w:rPr>
          <w:sz w:val="28"/>
          <w:szCs w:val="28"/>
        </w:rPr>
        <w:t xml:space="preserve">, </w:t>
      </w:r>
      <w:hyperlink w:anchor="Par120" w:history="1">
        <w:r w:rsidRPr="006B14E7">
          <w:rPr>
            <w:sz w:val="28"/>
            <w:szCs w:val="28"/>
          </w:rPr>
          <w:t>3.9</w:t>
        </w:r>
      </w:hyperlink>
      <w:r w:rsidRPr="006B14E7">
        <w:rPr>
          <w:sz w:val="28"/>
          <w:szCs w:val="28"/>
        </w:rPr>
        <w:t xml:space="preserve">, </w:t>
      </w:r>
      <w:hyperlink w:anchor="Par142" w:history="1">
        <w:r w:rsidRPr="006B14E7">
          <w:rPr>
            <w:sz w:val="28"/>
            <w:szCs w:val="28"/>
          </w:rPr>
          <w:t>3.17</w:t>
        </w:r>
      </w:hyperlink>
      <w:r w:rsidRPr="00350846">
        <w:rPr>
          <w:sz w:val="28"/>
          <w:szCs w:val="28"/>
        </w:rPr>
        <w:t xml:space="preserve"> настоящего Порядка.</w:t>
      </w:r>
    </w:p>
    <w:p w:rsidR="000C28B1" w:rsidRPr="00350846" w:rsidRDefault="000C28B1">
      <w:pPr>
        <w:widowControl w:val="0"/>
        <w:autoSpaceDE w:val="0"/>
        <w:autoSpaceDN w:val="0"/>
        <w:adjustRightInd w:val="0"/>
        <w:ind w:firstLine="540"/>
        <w:jc w:val="both"/>
        <w:rPr>
          <w:sz w:val="28"/>
          <w:szCs w:val="28"/>
        </w:rPr>
      </w:pPr>
      <w:r w:rsidRPr="00350846">
        <w:rPr>
          <w:sz w:val="28"/>
          <w:szCs w:val="28"/>
        </w:rPr>
        <w:t xml:space="preserve">4.2. Плановые проверки физических лиц, не являющихся индивидуальными предпринимателями, проводятся на основании разрабатываемых </w:t>
      </w:r>
      <w:r>
        <w:rPr>
          <w:sz w:val="28"/>
          <w:szCs w:val="28"/>
        </w:rPr>
        <w:t>администрации</w:t>
      </w:r>
      <w:r w:rsidRPr="00350846">
        <w:rPr>
          <w:sz w:val="28"/>
          <w:szCs w:val="28"/>
        </w:rPr>
        <w:t xml:space="preserve"> ежегодных планов.</w:t>
      </w:r>
    </w:p>
    <w:p w:rsidR="000C28B1" w:rsidRPr="00350846" w:rsidRDefault="000C28B1">
      <w:pPr>
        <w:widowControl w:val="0"/>
        <w:autoSpaceDE w:val="0"/>
        <w:autoSpaceDN w:val="0"/>
        <w:adjustRightInd w:val="0"/>
        <w:ind w:firstLine="540"/>
        <w:jc w:val="both"/>
        <w:rPr>
          <w:sz w:val="28"/>
          <w:szCs w:val="28"/>
        </w:rPr>
      </w:pPr>
      <w:r w:rsidRPr="00350846">
        <w:rPr>
          <w:sz w:val="28"/>
          <w:szCs w:val="28"/>
        </w:rPr>
        <w:t>4.3. Основанием для проведения внеплановой проверки физических лиц, не являющихся индивидуальными предпринимателями, является:</w:t>
      </w:r>
    </w:p>
    <w:p w:rsidR="000C28B1" w:rsidRPr="00350846" w:rsidRDefault="000C28B1">
      <w:pPr>
        <w:widowControl w:val="0"/>
        <w:autoSpaceDE w:val="0"/>
        <w:autoSpaceDN w:val="0"/>
        <w:adjustRightInd w:val="0"/>
        <w:ind w:firstLine="540"/>
        <w:jc w:val="both"/>
        <w:rPr>
          <w:sz w:val="28"/>
          <w:szCs w:val="28"/>
        </w:rPr>
      </w:pPr>
      <w:r w:rsidRPr="00350846">
        <w:rPr>
          <w:sz w:val="28"/>
          <w:szCs w:val="28"/>
        </w:rPr>
        <w:t xml:space="preserve">4.3.1. Истечение срока исполнения физическим лицом, не являющимся индивидуальным предпринимателем, ранее выданного предписания об устранении выявленного нарушения требований федеральных законов, законов Новосибирской области и муниципальных правовых актов </w:t>
      </w:r>
      <w:r>
        <w:rPr>
          <w:sz w:val="28"/>
          <w:szCs w:val="28"/>
        </w:rPr>
        <w:t>Кочковского сельсовета Кочковского района Новосибирской области</w:t>
      </w:r>
      <w:r w:rsidRPr="00350846">
        <w:rPr>
          <w:sz w:val="28"/>
          <w:szCs w:val="28"/>
        </w:rPr>
        <w:t xml:space="preserve"> по вопросам использования земель.</w:t>
      </w:r>
    </w:p>
    <w:p w:rsidR="000C28B1" w:rsidRPr="00350846" w:rsidRDefault="000C28B1">
      <w:pPr>
        <w:widowControl w:val="0"/>
        <w:autoSpaceDE w:val="0"/>
        <w:autoSpaceDN w:val="0"/>
        <w:adjustRightInd w:val="0"/>
        <w:ind w:firstLine="540"/>
        <w:jc w:val="both"/>
        <w:rPr>
          <w:sz w:val="28"/>
          <w:szCs w:val="28"/>
        </w:rPr>
      </w:pPr>
      <w:bookmarkStart w:id="14" w:name="Par165"/>
      <w:bookmarkEnd w:id="14"/>
      <w:r w:rsidRPr="00350846">
        <w:rPr>
          <w:sz w:val="28"/>
          <w:szCs w:val="28"/>
        </w:rPr>
        <w:t xml:space="preserve">4.3.2. Поступление в </w:t>
      </w:r>
      <w:r>
        <w:rPr>
          <w:sz w:val="28"/>
          <w:szCs w:val="28"/>
        </w:rPr>
        <w:t>администрацию</w:t>
      </w:r>
      <w:r w:rsidRPr="00350846">
        <w:rPr>
          <w:sz w:val="28"/>
          <w:szCs w:val="28"/>
        </w:rPr>
        <w:t xml:space="preserve">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фактах нарушения требований федеральных законов, законов Новосибирской области и муниципальных правовых актов </w:t>
      </w:r>
      <w:r>
        <w:rPr>
          <w:sz w:val="28"/>
          <w:szCs w:val="28"/>
        </w:rPr>
        <w:t>Кочковского сельсовета Кочковского района Новосибирской области</w:t>
      </w:r>
      <w:r w:rsidRPr="00350846">
        <w:rPr>
          <w:sz w:val="28"/>
          <w:szCs w:val="28"/>
        </w:rPr>
        <w:t xml:space="preserve"> по вопросам использования земель.</w:t>
      </w:r>
    </w:p>
    <w:p w:rsidR="000C28B1" w:rsidRPr="00350846" w:rsidRDefault="000C28B1">
      <w:pPr>
        <w:widowControl w:val="0"/>
        <w:autoSpaceDE w:val="0"/>
        <w:autoSpaceDN w:val="0"/>
        <w:adjustRightInd w:val="0"/>
        <w:ind w:firstLine="540"/>
        <w:jc w:val="both"/>
        <w:rPr>
          <w:sz w:val="28"/>
          <w:szCs w:val="28"/>
        </w:rPr>
      </w:pPr>
      <w:r w:rsidRPr="00350846">
        <w:rPr>
          <w:sz w:val="28"/>
          <w:szCs w:val="28"/>
        </w:rPr>
        <w:t xml:space="preserve">4.4. Обращения и заявления, не позволяющие установить лицо, обратившееся в </w:t>
      </w:r>
      <w:r>
        <w:rPr>
          <w:sz w:val="28"/>
          <w:szCs w:val="28"/>
        </w:rPr>
        <w:t>администрацию</w:t>
      </w:r>
      <w:r w:rsidRPr="00350846">
        <w:rPr>
          <w:sz w:val="28"/>
          <w:szCs w:val="28"/>
        </w:rPr>
        <w:t xml:space="preserve">, а также обращения и заявления, не содержащие сведений о фактах, указанных в </w:t>
      </w:r>
      <w:hyperlink w:anchor="Par165" w:history="1">
        <w:r w:rsidRPr="004A1C78">
          <w:rPr>
            <w:sz w:val="28"/>
            <w:szCs w:val="28"/>
          </w:rPr>
          <w:t>подпункте 4.3.2</w:t>
        </w:r>
      </w:hyperlink>
      <w:r w:rsidRPr="004A1C78">
        <w:rPr>
          <w:sz w:val="28"/>
          <w:szCs w:val="28"/>
        </w:rPr>
        <w:t xml:space="preserve"> </w:t>
      </w:r>
      <w:r w:rsidRPr="00350846">
        <w:rPr>
          <w:sz w:val="28"/>
          <w:szCs w:val="28"/>
        </w:rPr>
        <w:t>настоящего Порядка, не могут служить основанием для проведения внеплановой проверки.</w:t>
      </w:r>
    </w:p>
    <w:p w:rsidR="000C28B1" w:rsidRPr="00350846" w:rsidRDefault="000C28B1">
      <w:pPr>
        <w:widowControl w:val="0"/>
        <w:autoSpaceDE w:val="0"/>
        <w:autoSpaceDN w:val="0"/>
        <w:adjustRightInd w:val="0"/>
        <w:ind w:firstLine="540"/>
        <w:jc w:val="both"/>
        <w:rPr>
          <w:sz w:val="28"/>
          <w:szCs w:val="28"/>
        </w:rPr>
      </w:pPr>
    </w:p>
    <w:p w:rsidR="000C28B1" w:rsidRPr="00350846" w:rsidRDefault="000C28B1" w:rsidP="003E4D37">
      <w:pPr>
        <w:widowControl w:val="0"/>
        <w:autoSpaceDE w:val="0"/>
        <w:autoSpaceDN w:val="0"/>
        <w:adjustRightInd w:val="0"/>
        <w:jc w:val="center"/>
        <w:outlineLvl w:val="1"/>
        <w:rPr>
          <w:sz w:val="28"/>
          <w:szCs w:val="28"/>
        </w:rPr>
      </w:pPr>
      <w:r w:rsidRPr="00350846">
        <w:rPr>
          <w:sz w:val="28"/>
          <w:szCs w:val="28"/>
        </w:rPr>
        <w:t xml:space="preserve">5. Обязанности должностных лиц </w:t>
      </w:r>
      <w:r>
        <w:rPr>
          <w:sz w:val="28"/>
          <w:szCs w:val="28"/>
        </w:rPr>
        <w:t>администрации</w:t>
      </w:r>
      <w:r w:rsidRPr="00350846">
        <w:rPr>
          <w:sz w:val="28"/>
          <w:szCs w:val="28"/>
        </w:rPr>
        <w:t xml:space="preserve"> при проведении проверки</w:t>
      </w:r>
    </w:p>
    <w:p w:rsidR="000C28B1" w:rsidRPr="00350846" w:rsidRDefault="000C28B1">
      <w:pPr>
        <w:widowControl w:val="0"/>
        <w:autoSpaceDE w:val="0"/>
        <w:autoSpaceDN w:val="0"/>
        <w:adjustRightInd w:val="0"/>
        <w:ind w:firstLine="540"/>
        <w:jc w:val="both"/>
        <w:rPr>
          <w:sz w:val="28"/>
          <w:szCs w:val="28"/>
        </w:rPr>
      </w:pPr>
    </w:p>
    <w:p w:rsidR="000C28B1" w:rsidRPr="00350846" w:rsidRDefault="000C28B1">
      <w:pPr>
        <w:widowControl w:val="0"/>
        <w:autoSpaceDE w:val="0"/>
        <w:autoSpaceDN w:val="0"/>
        <w:adjustRightInd w:val="0"/>
        <w:ind w:firstLine="540"/>
        <w:jc w:val="both"/>
        <w:rPr>
          <w:sz w:val="28"/>
          <w:szCs w:val="28"/>
        </w:rPr>
      </w:pPr>
      <w:r w:rsidRPr="00350846">
        <w:rPr>
          <w:sz w:val="28"/>
          <w:szCs w:val="28"/>
        </w:rPr>
        <w:t xml:space="preserve">Должностные лица </w:t>
      </w:r>
      <w:r>
        <w:rPr>
          <w:sz w:val="28"/>
          <w:szCs w:val="28"/>
        </w:rPr>
        <w:t>администрации</w:t>
      </w:r>
      <w:r w:rsidRPr="00350846">
        <w:rPr>
          <w:sz w:val="28"/>
          <w:szCs w:val="28"/>
        </w:rPr>
        <w:t xml:space="preserve"> при проведении проверки обязаны:</w:t>
      </w:r>
    </w:p>
    <w:p w:rsidR="000C28B1" w:rsidRPr="00350846" w:rsidRDefault="000C28B1">
      <w:pPr>
        <w:widowControl w:val="0"/>
        <w:autoSpaceDE w:val="0"/>
        <w:autoSpaceDN w:val="0"/>
        <w:adjustRightInd w:val="0"/>
        <w:ind w:firstLine="540"/>
        <w:jc w:val="both"/>
        <w:rPr>
          <w:sz w:val="28"/>
          <w:szCs w:val="28"/>
        </w:rPr>
      </w:pPr>
      <w:r w:rsidRPr="00350846">
        <w:rPr>
          <w:sz w:val="28"/>
          <w:szCs w:val="28"/>
        </w:rPr>
        <w:t xml:space="preserve">своевременно и в полной мере исполнять предоставленные в соответствии с действующим законодательством, муниципальными правовыми актами </w:t>
      </w:r>
      <w:r>
        <w:rPr>
          <w:sz w:val="28"/>
          <w:szCs w:val="28"/>
        </w:rPr>
        <w:t>Кочковского сельсовета Кочковского района Новосибирской области</w:t>
      </w:r>
      <w:r w:rsidRPr="00350846">
        <w:rPr>
          <w:sz w:val="28"/>
          <w:szCs w:val="28"/>
        </w:rPr>
        <w:t xml:space="preserve"> полномочия по предупреждению, выявлению и пресечению нарушений требований федеральных законов, законов Новосибирской области и муниципальных правовых актов </w:t>
      </w:r>
      <w:r>
        <w:rPr>
          <w:sz w:val="28"/>
          <w:szCs w:val="28"/>
        </w:rPr>
        <w:t>Кочковского сельсовета Кочковского района Новосибирской области</w:t>
      </w:r>
      <w:r w:rsidRPr="00350846">
        <w:rPr>
          <w:sz w:val="28"/>
          <w:szCs w:val="28"/>
        </w:rPr>
        <w:t xml:space="preserve"> по вопросам использования земель;</w:t>
      </w:r>
    </w:p>
    <w:p w:rsidR="000C28B1" w:rsidRPr="00350846" w:rsidRDefault="000C28B1">
      <w:pPr>
        <w:widowControl w:val="0"/>
        <w:autoSpaceDE w:val="0"/>
        <w:autoSpaceDN w:val="0"/>
        <w:adjustRightInd w:val="0"/>
        <w:ind w:firstLine="540"/>
        <w:jc w:val="both"/>
        <w:rPr>
          <w:sz w:val="28"/>
          <w:szCs w:val="28"/>
        </w:rPr>
      </w:pPr>
      <w:r w:rsidRPr="00350846">
        <w:rPr>
          <w:sz w:val="28"/>
          <w:szCs w:val="28"/>
        </w:rPr>
        <w:t xml:space="preserve">соблюдать действующее законодательство, муниципальные правовые акты </w:t>
      </w:r>
      <w:r>
        <w:rPr>
          <w:sz w:val="28"/>
          <w:szCs w:val="28"/>
        </w:rPr>
        <w:t>Кочковского сельсовета Кочковского района Новосибирской области</w:t>
      </w:r>
      <w:r w:rsidRPr="00350846">
        <w:rPr>
          <w:sz w:val="28"/>
          <w:szCs w:val="28"/>
        </w:rPr>
        <w:t>, права и законные интересы физического лица, юридического лица, индивидуального предпринимателя, проверка которых проводится;</w:t>
      </w:r>
    </w:p>
    <w:p w:rsidR="000C28B1" w:rsidRPr="00350846" w:rsidRDefault="000C28B1">
      <w:pPr>
        <w:widowControl w:val="0"/>
        <w:autoSpaceDE w:val="0"/>
        <w:autoSpaceDN w:val="0"/>
        <w:adjustRightInd w:val="0"/>
        <w:ind w:firstLine="540"/>
        <w:jc w:val="both"/>
        <w:rPr>
          <w:sz w:val="28"/>
          <w:szCs w:val="28"/>
        </w:rPr>
      </w:pPr>
      <w:r w:rsidRPr="00350846">
        <w:rPr>
          <w:sz w:val="28"/>
          <w:szCs w:val="28"/>
        </w:rPr>
        <w:t xml:space="preserve">проводить проверку на основании </w:t>
      </w:r>
      <w:r>
        <w:rPr>
          <w:sz w:val="28"/>
          <w:szCs w:val="28"/>
        </w:rPr>
        <w:t xml:space="preserve">распоряжения администрации </w:t>
      </w:r>
      <w:r w:rsidRPr="00350846">
        <w:rPr>
          <w:sz w:val="28"/>
          <w:szCs w:val="28"/>
        </w:rPr>
        <w:t xml:space="preserve"> о проведении проверки в соответствии с ее назначением;</w:t>
      </w:r>
    </w:p>
    <w:p w:rsidR="000C28B1" w:rsidRPr="00350846" w:rsidRDefault="000C28B1">
      <w:pPr>
        <w:widowControl w:val="0"/>
        <w:autoSpaceDE w:val="0"/>
        <w:autoSpaceDN w:val="0"/>
        <w:adjustRightInd w:val="0"/>
        <w:ind w:firstLine="540"/>
        <w:jc w:val="both"/>
        <w:rPr>
          <w:sz w:val="28"/>
          <w:szCs w:val="28"/>
        </w:rPr>
      </w:pPr>
      <w:r w:rsidRPr="00350846">
        <w:rPr>
          <w:sz w:val="28"/>
          <w:szCs w:val="28"/>
        </w:rPr>
        <w:t xml:space="preserve">проводить проверку только во время исполнения служебных обязанностей, выездную проверку только при предъявлении служебных удостоверений, копии </w:t>
      </w:r>
      <w:r>
        <w:rPr>
          <w:sz w:val="28"/>
          <w:szCs w:val="28"/>
        </w:rPr>
        <w:t xml:space="preserve">распоряжения администрации </w:t>
      </w:r>
      <w:r w:rsidRPr="00350846">
        <w:rPr>
          <w:sz w:val="28"/>
          <w:szCs w:val="28"/>
        </w:rPr>
        <w:t xml:space="preserve">и в случае, предусмотренном </w:t>
      </w:r>
      <w:hyperlink w:anchor="Par115" w:history="1">
        <w:r w:rsidRPr="004A1C78">
          <w:rPr>
            <w:sz w:val="28"/>
            <w:szCs w:val="28"/>
          </w:rPr>
          <w:t>пунктом 3.8</w:t>
        </w:r>
      </w:hyperlink>
      <w:r w:rsidRPr="00350846">
        <w:rPr>
          <w:sz w:val="28"/>
          <w:szCs w:val="28"/>
        </w:rPr>
        <w:t xml:space="preserve"> настоящего Порядка, копии документа о согласовании проведения проверки;</w:t>
      </w:r>
    </w:p>
    <w:p w:rsidR="000C28B1" w:rsidRPr="00350846" w:rsidRDefault="000C28B1">
      <w:pPr>
        <w:widowControl w:val="0"/>
        <w:autoSpaceDE w:val="0"/>
        <w:autoSpaceDN w:val="0"/>
        <w:adjustRightInd w:val="0"/>
        <w:ind w:firstLine="540"/>
        <w:jc w:val="both"/>
        <w:rPr>
          <w:sz w:val="28"/>
          <w:szCs w:val="28"/>
        </w:rPr>
      </w:pPr>
      <w:r w:rsidRPr="00350846">
        <w:rPr>
          <w:sz w:val="28"/>
          <w:szCs w:val="28"/>
        </w:rPr>
        <w:t>не препятствовать физическому лицу, его уполномоченному представителю,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0C28B1" w:rsidRPr="00350846" w:rsidRDefault="000C28B1">
      <w:pPr>
        <w:widowControl w:val="0"/>
        <w:autoSpaceDE w:val="0"/>
        <w:autoSpaceDN w:val="0"/>
        <w:adjustRightInd w:val="0"/>
        <w:ind w:firstLine="540"/>
        <w:jc w:val="both"/>
        <w:rPr>
          <w:sz w:val="28"/>
          <w:szCs w:val="28"/>
        </w:rPr>
      </w:pPr>
      <w:r w:rsidRPr="00350846">
        <w:rPr>
          <w:sz w:val="28"/>
          <w:szCs w:val="28"/>
        </w:rPr>
        <w:t>предоставлять физическому лицу, его уполномоченному представителю,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0C28B1" w:rsidRPr="00350846" w:rsidRDefault="000C28B1">
      <w:pPr>
        <w:widowControl w:val="0"/>
        <w:autoSpaceDE w:val="0"/>
        <w:autoSpaceDN w:val="0"/>
        <w:adjustRightInd w:val="0"/>
        <w:ind w:firstLine="540"/>
        <w:jc w:val="both"/>
        <w:rPr>
          <w:sz w:val="28"/>
          <w:szCs w:val="28"/>
        </w:rPr>
      </w:pPr>
      <w:r w:rsidRPr="00350846">
        <w:rPr>
          <w:sz w:val="28"/>
          <w:szCs w:val="28"/>
        </w:rPr>
        <w:t>знакомить физическое лицо, его уполномоченного представителя,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0C28B1" w:rsidRPr="00350846" w:rsidRDefault="000C28B1">
      <w:pPr>
        <w:widowControl w:val="0"/>
        <w:autoSpaceDE w:val="0"/>
        <w:autoSpaceDN w:val="0"/>
        <w:adjustRightInd w:val="0"/>
        <w:ind w:firstLine="540"/>
        <w:jc w:val="both"/>
        <w:rPr>
          <w:sz w:val="28"/>
          <w:szCs w:val="28"/>
        </w:rPr>
      </w:pPr>
      <w:r w:rsidRPr="00350846">
        <w:rPr>
          <w:sz w:val="28"/>
          <w:szCs w:val="28"/>
        </w:rPr>
        <w:t>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физических и юридических лиц, индивидуальных предпринимателей;</w:t>
      </w:r>
    </w:p>
    <w:p w:rsidR="000C28B1" w:rsidRPr="00350846" w:rsidRDefault="000C28B1">
      <w:pPr>
        <w:widowControl w:val="0"/>
        <w:autoSpaceDE w:val="0"/>
        <w:autoSpaceDN w:val="0"/>
        <w:adjustRightInd w:val="0"/>
        <w:ind w:firstLine="540"/>
        <w:jc w:val="both"/>
        <w:rPr>
          <w:sz w:val="28"/>
          <w:szCs w:val="28"/>
        </w:rPr>
      </w:pPr>
      <w:r w:rsidRPr="00350846">
        <w:rPr>
          <w:sz w:val="28"/>
          <w:szCs w:val="28"/>
        </w:rPr>
        <w:t>доказывать обоснованность своих действий при их обжаловании физическими и юридическими лицами, индивидуальными предпринимателями в порядке, установленном законодательством Российской Федерации;</w:t>
      </w:r>
    </w:p>
    <w:p w:rsidR="000C28B1" w:rsidRPr="00350846" w:rsidRDefault="000C28B1">
      <w:pPr>
        <w:widowControl w:val="0"/>
        <w:autoSpaceDE w:val="0"/>
        <w:autoSpaceDN w:val="0"/>
        <w:adjustRightInd w:val="0"/>
        <w:ind w:firstLine="540"/>
        <w:jc w:val="both"/>
        <w:rPr>
          <w:sz w:val="28"/>
          <w:szCs w:val="28"/>
        </w:rPr>
      </w:pPr>
      <w:r w:rsidRPr="00350846">
        <w:rPr>
          <w:sz w:val="28"/>
          <w:szCs w:val="28"/>
        </w:rPr>
        <w:t xml:space="preserve">соблюдать сроки проведения проверки, установленные Федеральным </w:t>
      </w:r>
      <w:hyperlink r:id="rId17" w:history="1">
        <w:r w:rsidRPr="004A1C78">
          <w:rPr>
            <w:sz w:val="28"/>
            <w:szCs w:val="28"/>
          </w:rPr>
          <w:t>законом</w:t>
        </w:r>
      </w:hyperlink>
      <w:r w:rsidRPr="00350846">
        <w:rPr>
          <w:sz w:val="28"/>
          <w:szCs w:val="28"/>
        </w:rP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0C28B1" w:rsidRPr="00350846" w:rsidRDefault="000C28B1">
      <w:pPr>
        <w:widowControl w:val="0"/>
        <w:autoSpaceDE w:val="0"/>
        <w:autoSpaceDN w:val="0"/>
        <w:adjustRightInd w:val="0"/>
        <w:ind w:firstLine="540"/>
        <w:jc w:val="both"/>
        <w:rPr>
          <w:sz w:val="28"/>
          <w:szCs w:val="28"/>
        </w:rPr>
      </w:pPr>
      <w:r w:rsidRPr="00350846">
        <w:rPr>
          <w:sz w:val="28"/>
          <w:szCs w:val="28"/>
        </w:rPr>
        <w:t xml:space="preserve">не требовать от физического лица,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 муниципальными правовыми актами </w:t>
      </w:r>
      <w:r>
        <w:rPr>
          <w:sz w:val="28"/>
          <w:szCs w:val="28"/>
        </w:rPr>
        <w:t>Кочковского сельсовета Кочковского района Новосибирской области</w:t>
      </w:r>
      <w:r w:rsidRPr="00350846">
        <w:rPr>
          <w:sz w:val="28"/>
          <w:szCs w:val="28"/>
        </w:rPr>
        <w:t>;</w:t>
      </w:r>
    </w:p>
    <w:p w:rsidR="000C28B1" w:rsidRPr="00350846" w:rsidRDefault="000C28B1">
      <w:pPr>
        <w:widowControl w:val="0"/>
        <w:autoSpaceDE w:val="0"/>
        <w:autoSpaceDN w:val="0"/>
        <w:adjustRightInd w:val="0"/>
        <w:ind w:firstLine="540"/>
        <w:jc w:val="both"/>
        <w:rPr>
          <w:sz w:val="28"/>
          <w:szCs w:val="28"/>
        </w:rPr>
      </w:pPr>
      <w:r w:rsidRPr="00350846">
        <w:rPr>
          <w:sz w:val="28"/>
          <w:szCs w:val="28"/>
        </w:rPr>
        <w:t>перед началом проведения выездной проверки по просьбе физического лица, его уполномоченного представителя,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0C28B1" w:rsidRPr="00350846" w:rsidRDefault="000C28B1">
      <w:pPr>
        <w:widowControl w:val="0"/>
        <w:autoSpaceDE w:val="0"/>
        <w:autoSpaceDN w:val="0"/>
        <w:adjustRightInd w:val="0"/>
        <w:ind w:firstLine="540"/>
        <w:jc w:val="both"/>
        <w:rPr>
          <w:sz w:val="28"/>
          <w:szCs w:val="28"/>
        </w:rPr>
      </w:pPr>
      <w:r w:rsidRPr="00350846">
        <w:rPr>
          <w:sz w:val="28"/>
          <w:szCs w:val="28"/>
        </w:rPr>
        <w:t>осуществлять запись о проведенной проверке в журнале учета проверок, при отсутствии журнала учета проверок осуществлять соответствующую запись в акте проверки.</w:t>
      </w:r>
    </w:p>
    <w:p w:rsidR="000C28B1" w:rsidRPr="00350846" w:rsidRDefault="000C28B1">
      <w:pPr>
        <w:widowControl w:val="0"/>
        <w:autoSpaceDE w:val="0"/>
        <w:autoSpaceDN w:val="0"/>
        <w:adjustRightInd w:val="0"/>
        <w:ind w:firstLine="540"/>
        <w:jc w:val="both"/>
        <w:rPr>
          <w:sz w:val="28"/>
          <w:szCs w:val="28"/>
        </w:rPr>
      </w:pPr>
    </w:p>
    <w:p w:rsidR="000C28B1" w:rsidRDefault="000C28B1" w:rsidP="007E1058">
      <w:pPr>
        <w:widowControl w:val="0"/>
        <w:autoSpaceDE w:val="0"/>
        <w:autoSpaceDN w:val="0"/>
        <w:adjustRightInd w:val="0"/>
        <w:jc w:val="center"/>
        <w:outlineLvl w:val="1"/>
        <w:rPr>
          <w:sz w:val="28"/>
          <w:szCs w:val="28"/>
        </w:rPr>
      </w:pPr>
      <w:r w:rsidRPr="00350846">
        <w:rPr>
          <w:sz w:val="28"/>
          <w:szCs w:val="28"/>
        </w:rPr>
        <w:t xml:space="preserve">6. Ответственность должностных лиц </w:t>
      </w:r>
      <w:r>
        <w:rPr>
          <w:sz w:val="28"/>
          <w:szCs w:val="28"/>
        </w:rPr>
        <w:t xml:space="preserve">администрации </w:t>
      </w:r>
    </w:p>
    <w:p w:rsidR="000C28B1" w:rsidRPr="00350846" w:rsidRDefault="000C28B1" w:rsidP="007E1058">
      <w:pPr>
        <w:widowControl w:val="0"/>
        <w:autoSpaceDE w:val="0"/>
        <w:autoSpaceDN w:val="0"/>
        <w:adjustRightInd w:val="0"/>
        <w:jc w:val="center"/>
        <w:outlineLvl w:val="1"/>
        <w:rPr>
          <w:sz w:val="28"/>
          <w:szCs w:val="28"/>
        </w:rPr>
      </w:pPr>
      <w:r w:rsidRPr="00350846">
        <w:rPr>
          <w:sz w:val="28"/>
          <w:szCs w:val="28"/>
        </w:rPr>
        <w:t>при проведении проверки</w:t>
      </w:r>
    </w:p>
    <w:p w:rsidR="000C28B1" w:rsidRPr="00350846" w:rsidRDefault="000C28B1">
      <w:pPr>
        <w:widowControl w:val="0"/>
        <w:autoSpaceDE w:val="0"/>
        <w:autoSpaceDN w:val="0"/>
        <w:adjustRightInd w:val="0"/>
        <w:jc w:val="center"/>
        <w:rPr>
          <w:sz w:val="28"/>
          <w:szCs w:val="28"/>
        </w:rPr>
      </w:pPr>
    </w:p>
    <w:p w:rsidR="000C28B1" w:rsidRPr="00350846" w:rsidRDefault="000C28B1">
      <w:pPr>
        <w:widowControl w:val="0"/>
        <w:autoSpaceDE w:val="0"/>
        <w:autoSpaceDN w:val="0"/>
        <w:adjustRightInd w:val="0"/>
        <w:ind w:firstLine="540"/>
        <w:jc w:val="both"/>
        <w:rPr>
          <w:sz w:val="28"/>
          <w:szCs w:val="28"/>
        </w:rPr>
      </w:pPr>
      <w:r w:rsidRPr="00350846">
        <w:rPr>
          <w:sz w:val="28"/>
          <w:szCs w:val="28"/>
        </w:rPr>
        <w:t xml:space="preserve">Должностные лица </w:t>
      </w:r>
      <w:r>
        <w:rPr>
          <w:sz w:val="28"/>
          <w:szCs w:val="28"/>
        </w:rPr>
        <w:t>администрации</w:t>
      </w:r>
      <w:r w:rsidRPr="00350846">
        <w:rPr>
          <w:sz w:val="28"/>
          <w:szCs w:val="28"/>
        </w:rPr>
        <w:t xml:space="preserve">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0C28B1" w:rsidRDefault="000C28B1">
      <w:pPr>
        <w:widowControl w:val="0"/>
        <w:autoSpaceDE w:val="0"/>
        <w:autoSpaceDN w:val="0"/>
        <w:adjustRightInd w:val="0"/>
        <w:jc w:val="center"/>
        <w:outlineLvl w:val="1"/>
        <w:rPr>
          <w:sz w:val="28"/>
          <w:szCs w:val="28"/>
        </w:rPr>
      </w:pPr>
    </w:p>
    <w:p w:rsidR="000C28B1" w:rsidRPr="00350846" w:rsidRDefault="000C28B1">
      <w:pPr>
        <w:widowControl w:val="0"/>
        <w:autoSpaceDE w:val="0"/>
        <w:autoSpaceDN w:val="0"/>
        <w:adjustRightInd w:val="0"/>
        <w:jc w:val="center"/>
        <w:outlineLvl w:val="1"/>
        <w:rPr>
          <w:sz w:val="28"/>
          <w:szCs w:val="28"/>
        </w:rPr>
      </w:pPr>
      <w:r w:rsidRPr="00350846">
        <w:rPr>
          <w:sz w:val="28"/>
          <w:szCs w:val="28"/>
        </w:rPr>
        <w:t>7. Права и обязанности физических и юридических лиц,</w:t>
      </w:r>
    </w:p>
    <w:p w:rsidR="000C28B1" w:rsidRPr="00350846" w:rsidRDefault="000C28B1">
      <w:pPr>
        <w:widowControl w:val="0"/>
        <w:autoSpaceDE w:val="0"/>
        <w:autoSpaceDN w:val="0"/>
        <w:adjustRightInd w:val="0"/>
        <w:jc w:val="center"/>
        <w:rPr>
          <w:sz w:val="28"/>
          <w:szCs w:val="28"/>
        </w:rPr>
      </w:pPr>
      <w:r w:rsidRPr="00350846">
        <w:rPr>
          <w:sz w:val="28"/>
          <w:szCs w:val="28"/>
        </w:rPr>
        <w:t>индивидуальных предпринимателей при проведении проверки</w:t>
      </w:r>
    </w:p>
    <w:p w:rsidR="000C28B1" w:rsidRDefault="000C28B1">
      <w:pPr>
        <w:widowControl w:val="0"/>
        <w:autoSpaceDE w:val="0"/>
        <w:autoSpaceDN w:val="0"/>
        <w:adjustRightInd w:val="0"/>
        <w:jc w:val="center"/>
        <w:rPr>
          <w:sz w:val="28"/>
          <w:szCs w:val="28"/>
        </w:rPr>
      </w:pPr>
    </w:p>
    <w:p w:rsidR="000C28B1" w:rsidRPr="00350846" w:rsidRDefault="000C28B1">
      <w:pPr>
        <w:widowControl w:val="0"/>
        <w:autoSpaceDE w:val="0"/>
        <w:autoSpaceDN w:val="0"/>
        <w:adjustRightInd w:val="0"/>
        <w:ind w:firstLine="540"/>
        <w:jc w:val="both"/>
        <w:rPr>
          <w:sz w:val="28"/>
          <w:szCs w:val="28"/>
        </w:rPr>
      </w:pPr>
      <w:r w:rsidRPr="00350846">
        <w:rPr>
          <w:sz w:val="28"/>
          <w:szCs w:val="28"/>
        </w:rPr>
        <w:t>7.1. Физическое лицо, его уполномоченный представитель, руководитель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0C28B1" w:rsidRPr="00350846" w:rsidRDefault="000C28B1">
      <w:pPr>
        <w:widowControl w:val="0"/>
        <w:autoSpaceDE w:val="0"/>
        <w:autoSpaceDN w:val="0"/>
        <w:adjustRightInd w:val="0"/>
        <w:ind w:firstLine="540"/>
        <w:jc w:val="both"/>
        <w:rPr>
          <w:sz w:val="28"/>
          <w:szCs w:val="28"/>
        </w:rPr>
      </w:pPr>
      <w:r w:rsidRPr="00350846">
        <w:rPr>
          <w:sz w:val="28"/>
          <w:szCs w:val="28"/>
        </w:rPr>
        <w:t>непосредственно присутствовать при проведении проверки, давать объяснения по вопросам, относящимся к предмету проверки;</w:t>
      </w:r>
    </w:p>
    <w:p w:rsidR="000C28B1" w:rsidRPr="00350846" w:rsidRDefault="000C28B1">
      <w:pPr>
        <w:widowControl w:val="0"/>
        <w:autoSpaceDE w:val="0"/>
        <w:autoSpaceDN w:val="0"/>
        <w:adjustRightInd w:val="0"/>
        <w:ind w:firstLine="540"/>
        <w:jc w:val="both"/>
        <w:rPr>
          <w:sz w:val="28"/>
          <w:szCs w:val="28"/>
        </w:rPr>
      </w:pPr>
      <w:r w:rsidRPr="00350846">
        <w:rPr>
          <w:sz w:val="28"/>
          <w:szCs w:val="28"/>
        </w:rPr>
        <w:t xml:space="preserve">получать от </w:t>
      </w:r>
      <w:r>
        <w:rPr>
          <w:sz w:val="28"/>
          <w:szCs w:val="28"/>
        </w:rPr>
        <w:t>администрации</w:t>
      </w:r>
      <w:r w:rsidRPr="00350846">
        <w:rPr>
          <w:sz w:val="28"/>
          <w:szCs w:val="28"/>
        </w:rPr>
        <w:t>, должностных лиц информацию, которая относится к предмету проверки и предоставление которой предусмотрено настоящим Порядком;</w:t>
      </w:r>
    </w:p>
    <w:p w:rsidR="000C28B1" w:rsidRPr="00350846" w:rsidRDefault="000C28B1">
      <w:pPr>
        <w:widowControl w:val="0"/>
        <w:autoSpaceDE w:val="0"/>
        <w:autoSpaceDN w:val="0"/>
        <w:adjustRightInd w:val="0"/>
        <w:ind w:firstLine="540"/>
        <w:jc w:val="both"/>
        <w:rPr>
          <w:sz w:val="28"/>
          <w:szCs w:val="28"/>
        </w:rPr>
      </w:pPr>
      <w:r w:rsidRPr="00350846">
        <w:rPr>
          <w:sz w:val="28"/>
          <w:szCs w:val="28"/>
        </w:rPr>
        <w:t>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структурного подразделения мэрии;</w:t>
      </w:r>
    </w:p>
    <w:p w:rsidR="000C28B1" w:rsidRPr="00350846" w:rsidRDefault="000C28B1">
      <w:pPr>
        <w:widowControl w:val="0"/>
        <w:autoSpaceDE w:val="0"/>
        <w:autoSpaceDN w:val="0"/>
        <w:adjustRightInd w:val="0"/>
        <w:ind w:firstLine="540"/>
        <w:jc w:val="both"/>
        <w:rPr>
          <w:sz w:val="28"/>
          <w:szCs w:val="28"/>
        </w:rPr>
      </w:pPr>
      <w:r w:rsidRPr="00350846">
        <w:rPr>
          <w:sz w:val="28"/>
          <w:szCs w:val="28"/>
        </w:rPr>
        <w:t xml:space="preserve">обжаловать действия (бездействие) должностных лиц </w:t>
      </w:r>
      <w:r>
        <w:rPr>
          <w:sz w:val="28"/>
          <w:szCs w:val="28"/>
        </w:rPr>
        <w:t>администрации</w:t>
      </w:r>
      <w:r w:rsidRPr="00350846">
        <w:rPr>
          <w:sz w:val="28"/>
          <w:szCs w:val="28"/>
        </w:rPr>
        <w:t>, повлекшие за собой нарушение прав юридического или физического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0C28B1" w:rsidRPr="00350846" w:rsidRDefault="000C28B1">
      <w:pPr>
        <w:widowControl w:val="0"/>
        <w:autoSpaceDE w:val="0"/>
        <w:autoSpaceDN w:val="0"/>
        <w:adjustRightInd w:val="0"/>
        <w:ind w:firstLine="540"/>
        <w:jc w:val="both"/>
        <w:rPr>
          <w:sz w:val="28"/>
          <w:szCs w:val="28"/>
        </w:rPr>
      </w:pPr>
      <w:r w:rsidRPr="00350846">
        <w:rPr>
          <w:sz w:val="28"/>
          <w:szCs w:val="28"/>
        </w:rPr>
        <w:t>осуществлять иные права, предусмотренные действующим законодательством Российской Федерации.</w:t>
      </w:r>
    </w:p>
    <w:p w:rsidR="000C28B1" w:rsidRPr="00350846" w:rsidRDefault="000C28B1">
      <w:pPr>
        <w:widowControl w:val="0"/>
        <w:autoSpaceDE w:val="0"/>
        <w:autoSpaceDN w:val="0"/>
        <w:adjustRightInd w:val="0"/>
        <w:ind w:firstLine="540"/>
        <w:jc w:val="both"/>
        <w:rPr>
          <w:sz w:val="28"/>
          <w:szCs w:val="28"/>
        </w:rPr>
      </w:pPr>
      <w:r w:rsidRPr="00350846">
        <w:rPr>
          <w:sz w:val="28"/>
          <w:szCs w:val="28"/>
        </w:rPr>
        <w:t>7.2. Юридические лица, индивидуальные предприниматели, а также физические лица при проведении проверки обязаны:</w:t>
      </w:r>
    </w:p>
    <w:p w:rsidR="000C28B1" w:rsidRPr="00350846" w:rsidRDefault="000C28B1">
      <w:pPr>
        <w:widowControl w:val="0"/>
        <w:autoSpaceDE w:val="0"/>
        <w:autoSpaceDN w:val="0"/>
        <w:adjustRightInd w:val="0"/>
        <w:ind w:firstLine="540"/>
        <w:jc w:val="both"/>
        <w:rPr>
          <w:sz w:val="28"/>
          <w:szCs w:val="28"/>
        </w:rPr>
      </w:pPr>
      <w:r w:rsidRPr="00350846">
        <w:rPr>
          <w:sz w:val="28"/>
          <w:szCs w:val="28"/>
        </w:rPr>
        <w:t>обеспечивать присутствие руководителей и иных должностных лиц юридических лиц или уполномоченных представителей индивидуальных предпринимателей и физических лиц;</w:t>
      </w:r>
    </w:p>
    <w:p w:rsidR="000C28B1" w:rsidRPr="00350846" w:rsidRDefault="000C28B1">
      <w:pPr>
        <w:widowControl w:val="0"/>
        <w:autoSpaceDE w:val="0"/>
        <w:autoSpaceDN w:val="0"/>
        <w:adjustRightInd w:val="0"/>
        <w:ind w:firstLine="540"/>
        <w:jc w:val="both"/>
        <w:rPr>
          <w:sz w:val="28"/>
          <w:szCs w:val="28"/>
        </w:rPr>
      </w:pPr>
      <w:r w:rsidRPr="00350846">
        <w:rPr>
          <w:sz w:val="28"/>
          <w:szCs w:val="28"/>
        </w:rPr>
        <w:t>предоставлять необходимые для проведения проверки документы;</w:t>
      </w:r>
    </w:p>
    <w:p w:rsidR="000C28B1" w:rsidRPr="00350846" w:rsidRDefault="000C28B1">
      <w:pPr>
        <w:widowControl w:val="0"/>
        <w:autoSpaceDE w:val="0"/>
        <w:autoSpaceDN w:val="0"/>
        <w:adjustRightInd w:val="0"/>
        <w:ind w:firstLine="540"/>
        <w:jc w:val="both"/>
        <w:rPr>
          <w:sz w:val="28"/>
          <w:szCs w:val="28"/>
        </w:rPr>
      </w:pPr>
      <w:r w:rsidRPr="00350846">
        <w:rPr>
          <w:sz w:val="28"/>
          <w:szCs w:val="28"/>
        </w:rPr>
        <w:t xml:space="preserve">не препятствовать осуществлению должностными лицами </w:t>
      </w:r>
      <w:r>
        <w:rPr>
          <w:sz w:val="28"/>
          <w:szCs w:val="28"/>
        </w:rPr>
        <w:t>администрации</w:t>
      </w:r>
      <w:r w:rsidRPr="00350846">
        <w:rPr>
          <w:sz w:val="28"/>
          <w:szCs w:val="28"/>
        </w:rPr>
        <w:t xml:space="preserve"> муниципального земельного контроля;</w:t>
      </w:r>
    </w:p>
    <w:p w:rsidR="000C28B1" w:rsidRPr="00350846" w:rsidRDefault="000C28B1">
      <w:pPr>
        <w:widowControl w:val="0"/>
        <w:autoSpaceDE w:val="0"/>
        <w:autoSpaceDN w:val="0"/>
        <w:adjustRightInd w:val="0"/>
        <w:ind w:firstLine="540"/>
        <w:jc w:val="both"/>
        <w:rPr>
          <w:sz w:val="28"/>
          <w:szCs w:val="28"/>
        </w:rPr>
      </w:pPr>
      <w:r w:rsidRPr="00350846">
        <w:rPr>
          <w:sz w:val="28"/>
          <w:szCs w:val="28"/>
        </w:rPr>
        <w:t>исполнять иные обязанности, предусмотренные действующим законодательством Российской Федерации.</w:t>
      </w:r>
    </w:p>
    <w:p w:rsidR="000C28B1" w:rsidRPr="00350846" w:rsidRDefault="000C28B1">
      <w:pPr>
        <w:widowControl w:val="0"/>
        <w:autoSpaceDE w:val="0"/>
        <w:autoSpaceDN w:val="0"/>
        <w:adjustRightInd w:val="0"/>
        <w:ind w:firstLine="540"/>
        <w:jc w:val="both"/>
        <w:rPr>
          <w:sz w:val="28"/>
          <w:szCs w:val="28"/>
        </w:rPr>
      </w:pPr>
    </w:p>
    <w:p w:rsidR="000C28B1" w:rsidRPr="00350846" w:rsidRDefault="000C28B1">
      <w:pPr>
        <w:widowControl w:val="0"/>
        <w:autoSpaceDE w:val="0"/>
        <w:autoSpaceDN w:val="0"/>
        <w:adjustRightInd w:val="0"/>
        <w:jc w:val="center"/>
        <w:outlineLvl w:val="1"/>
        <w:rPr>
          <w:sz w:val="28"/>
          <w:szCs w:val="28"/>
        </w:rPr>
      </w:pPr>
      <w:r w:rsidRPr="00350846">
        <w:rPr>
          <w:sz w:val="28"/>
          <w:szCs w:val="28"/>
        </w:rPr>
        <w:t>8. Ответственность физических и юридических лиц,</w:t>
      </w:r>
    </w:p>
    <w:p w:rsidR="000C28B1" w:rsidRPr="00350846" w:rsidRDefault="000C28B1">
      <w:pPr>
        <w:widowControl w:val="0"/>
        <w:autoSpaceDE w:val="0"/>
        <w:autoSpaceDN w:val="0"/>
        <w:adjustRightInd w:val="0"/>
        <w:jc w:val="center"/>
        <w:rPr>
          <w:sz w:val="28"/>
          <w:szCs w:val="28"/>
        </w:rPr>
      </w:pPr>
      <w:r w:rsidRPr="00350846">
        <w:rPr>
          <w:sz w:val="28"/>
          <w:szCs w:val="28"/>
        </w:rPr>
        <w:t>индивидуальных предпринимателей при проведении проверки</w:t>
      </w:r>
    </w:p>
    <w:p w:rsidR="000C28B1" w:rsidRPr="00350846" w:rsidRDefault="000C28B1">
      <w:pPr>
        <w:widowControl w:val="0"/>
        <w:autoSpaceDE w:val="0"/>
        <w:autoSpaceDN w:val="0"/>
        <w:adjustRightInd w:val="0"/>
        <w:ind w:firstLine="540"/>
        <w:jc w:val="both"/>
        <w:rPr>
          <w:sz w:val="28"/>
          <w:szCs w:val="28"/>
        </w:rPr>
      </w:pPr>
    </w:p>
    <w:p w:rsidR="000C28B1" w:rsidRPr="00350846" w:rsidRDefault="000C28B1">
      <w:pPr>
        <w:widowControl w:val="0"/>
        <w:autoSpaceDE w:val="0"/>
        <w:autoSpaceDN w:val="0"/>
        <w:adjustRightInd w:val="0"/>
        <w:ind w:firstLine="540"/>
        <w:jc w:val="both"/>
        <w:rPr>
          <w:sz w:val="28"/>
          <w:szCs w:val="28"/>
        </w:rPr>
      </w:pPr>
      <w:r w:rsidRPr="00350846">
        <w:rPr>
          <w:sz w:val="28"/>
          <w:szCs w:val="28"/>
        </w:rPr>
        <w:t xml:space="preserve">Физическое лицо, его уполномоченный представитель, руководитель или уполномоченный представитель юридического лица, индивидуальный предприниматель, его уполномоченный представитель, допустившие нарушение настоящего Порядка, необоснованно препятствующие проведению проверок, уклоняющиеся от проведения проверок и (или) не исполняющие в установленный срок предписания должностных лиц </w:t>
      </w:r>
      <w:r>
        <w:rPr>
          <w:sz w:val="28"/>
          <w:szCs w:val="28"/>
        </w:rPr>
        <w:t>администрации</w:t>
      </w:r>
      <w:r w:rsidRPr="00350846">
        <w:rPr>
          <w:sz w:val="28"/>
          <w:szCs w:val="28"/>
        </w:rPr>
        <w:t xml:space="preserve"> об устранении выявленных нарушений требований федеральных законов, законов Новосибирской области и муниципальных правовых актов </w:t>
      </w:r>
      <w:r>
        <w:rPr>
          <w:sz w:val="28"/>
          <w:szCs w:val="28"/>
        </w:rPr>
        <w:t>Кочковского сельсовета Кочковского района Новосибирской области</w:t>
      </w:r>
      <w:r w:rsidRPr="00350846">
        <w:rPr>
          <w:sz w:val="28"/>
          <w:szCs w:val="28"/>
        </w:rPr>
        <w:t xml:space="preserve"> по вопросам использования земель, несут ответственность в соответствии с законодательством Российской Федерации.</w:t>
      </w:r>
    </w:p>
    <w:p w:rsidR="000C28B1" w:rsidRPr="00350846" w:rsidRDefault="000C28B1">
      <w:pPr>
        <w:widowControl w:val="0"/>
        <w:autoSpaceDE w:val="0"/>
        <w:autoSpaceDN w:val="0"/>
        <w:adjustRightInd w:val="0"/>
        <w:ind w:firstLine="540"/>
        <w:jc w:val="both"/>
        <w:rPr>
          <w:sz w:val="28"/>
          <w:szCs w:val="28"/>
        </w:rPr>
      </w:pPr>
    </w:p>
    <w:p w:rsidR="000C28B1" w:rsidRPr="00350846" w:rsidRDefault="000C28B1">
      <w:pPr>
        <w:widowControl w:val="0"/>
        <w:autoSpaceDE w:val="0"/>
        <w:autoSpaceDN w:val="0"/>
        <w:adjustRightInd w:val="0"/>
        <w:ind w:firstLine="540"/>
        <w:jc w:val="both"/>
        <w:rPr>
          <w:sz w:val="28"/>
          <w:szCs w:val="28"/>
        </w:rPr>
      </w:pPr>
    </w:p>
    <w:p w:rsidR="000C28B1" w:rsidRDefault="000C28B1">
      <w:pPr>
        <w:widowControl w:val="0"/>
        <w:autoSpaceDE w:val="0"/>
        <w:autoSpaceDN w:val="0"/>
        <w:adjustRightInd w:val="0"/>
        <w:ind w:firstLine="540"/>
        <w:jc w:val="both"/>
        <w:rPr>
          <w:sz w:val="28"/>
          <w:szCs w:val="28"/>
        </w:rPr>
      </w:pPr>
    </w:p>
    <w:p w:rsidR="000C28B1" w:rsidRDefault="000C28B1">
      <w:pPr>
        <w:widowControl w:val="0"/>
        <w:autoSpaceDE w:val="0"/>
        <w:autoSpaceDN w:val="0"/>
        <w:adjustRightInd w:val="0"/>
        <w:ind w:firstLine="540"/>
        <w:jc w:val="both"/>
        <w:rPr>
          <w:sz w:val="28"/>
          <w:szCs w:val="28"/>
        </w:rPr>
      </w:pPr>
    </w:p>
    <w:p w:rsidR="000C28B1" w:rsidRDefault="000C28B1">
      <w:pPr>
        <w:widowControl w:val="0"/>
        <w:autoSpaceDE w:val="0"/>
        <w:autoSpaceDN w:val="0"/>
        <w:adjustRightInd w:val="0"/>
        <w:ind w:firstLine="540"/>
        <w:jc w:val="both"/>
        <w:rPr>
          <w:sz w:val="28"/>
          <w:szCs w:val="28"/>
        </w:rPr>
      </w:pPr>
    </w:p>
    <w:p w:rsidR="000C28B1" w:rsidRDefault="000C28B1">
      <w:pPr>
        <w:widowControl w:val="0"/>
        <w:autoSpaceDE w:val="0"/>
        <w:autoSpaceDN w:val="0"/>
        <w:adjustRightInd w:val="0"/>
        <w:ind w:firstLine="540"/>
        <w:jc w:val="both"/>
        <w:rPr>
          <w:sz w:val="28"/>
          <w:szCs w:val="28"/>
        </w:rPr>
      </w:pPr>
    </w:p>
    <w:p w:rsidR="000C28B1" w:rsidRDefault="000C28B1">
      <w:pPr>
        <w:widowControl w:val="0"/>
        <w:autoSpaceDE w:val="0"/>
        <w:autoSpaceDN w:val="0"/>
        <w:adjustRightInd w:val="0"/>
        <w:ind w:firstLine="540"/>
        <w:jc w:val="both"/>
        <w:rPr>
          <w:sz w:val="28"/>
          <w:szCs w:val="28"/>
        </w:rPr>
      </w:pPr>
    </w:p>
    <w:p w:rsidR="000C28B1" w:rsidRDefault="000C28B1">
      <w:pPr>
        <w:widowControl w:val="0"/>
        <w:autoSpaceDE w:val="0"/>
        <w:autoSpaceDN w:val="0"/>
        <w:adjustRightInd w:val="0"/>
        <w:ind w:firstLine="540"/>
        <w:jc w:val="both"/>
        <w:rPr>
          <w:sz w:val="28"/>
          <w:szCs w:val="28"/>
        </w:rPr>
      </w:pPr>
    </w:p>
    <w:p w:rsidR="000C28B1" w:rsidRDefault="000C28B1">
      <w:pPr>
        <w:widowControl w:val="0"/>
        <w:autoSpaceDE w:val="0"/>
        <w:autoSpaceDN w:val="0"/>
        <w:adjustRightInd w:val="0"/>
        <w:ind w:firstLine="540"/>
        <w:jc w:val="both"/>
        <w:rPr>
          <w:sz w:val="28"/>
          <w:szCs w:val="28"/>
        </w:rPr>
      </w:pPr>
    </w:p>
    <w:p w:rsidR="000C28B1" w:rsidRDefault="000C28B1">
      <w:pPr>
        <w:widowControl w:val="0"/>
        <w:autoSpaceDE w:val="0"/>
        <w:autoSpaceDN w:val="0"/>
        <w:adjustRightInd w:val="0"/>
        <w:ind w:firstLine="540"/>
        <w:jc w:val="both"/>
        <w:rPr>
          <w:sz w:val="28"/>
          <w:szCs w:val="28"/>
        </w:rPr>
      </w:pPr>
    </w:p>
    <w:p w:rsidR="000C28B1" w:rsidRDefault="000C28B1">
      <w:pPr>
        <w:widowControl w:val="0"/>
        <w:autoSpaceDE w:val="0"/>
        <w:autoSpaceDN w:val="0"/>
        <w:adjustRightInd w:val="0"/>
        <w:ind w:firstLine="540"/>
        <w:jc w:val="both"/>
        <w:rPr>
          <w:sz w:val="28"/>
          <w:szCs w:val="28"/>
        </w:rPr>
      </w:pPr>
    </w:p>
    <w:p w:rsidR="000C28B1" w:rsidRDefault="000C28B1">
      <w:pPr>
        <w:widowControl w:val="0"/>
        <w:autoSpaceDE w:val="0"/>
        <w:autoSpaceDN w:val="0"/>
        <w:adjustRightInd w:val="0"/>
        <w:ind w:firstLine="540"/>
        <w:jc w:val="both"/>
        <w:rPr>
          <w:sz w:val="28"/>
          <w:szCs w:val="28"/>
        </w:rPr>
      </w:pPr>
    </w:p>
    <w:p w:rsidR="000C28B1" w:rsidRDefault="000C28B1">
      <w:pPr>
        <w:widowControl w:val="0"/>
        <w:autoSpaceDE w:val="0"/>
        <w:autoSpaceDN w:val="0"/>
        <w:adjustRightInd w:val="0"/>
        <w:ind w:firstLine="540"/>
        <w:jc w:val="both"/>
        <w:rPr>
          <w:sz w:val="28"/>
          <w:szCs w:val="28"/>
        </w:rPr>
      </w:pPr>
    </w:p>
    <w:p w:rsidR="000C28B1" w:rsidRDefault="000C28B1">
      <w:pPr>
        <w:widowControl w:val="0"/>
        <w:autoSpaceDE w:val="0"/>
        <w:autoSpaceDN w:val="0"/>
        <w:adjustRightInd w:val="0"/>
        <w:ind w:firstLine="540"/>
        <w:jc w:val="both"/>
        <w:rPr>
          <w:sz w:val="28"/>
          <w:szCs w:val="28"/>
        </w:rPr>
      </w:pPr>
    </w:p>
    <w:p w:rsidR="000C28B1" w:rsidRDefault="000C28B1">
      <w:pPr>
        <w:widowControl w:val="0"/>
        <w:autoSpaceDE w:val="0"/>
        <w:autoSpaceDN w:val="0"/>
        <w:adjustRightInd w:val="0"/>
        <w:ind w:firstLine="540"/>
        <w:jc w:val="both"/>
        <w:rPr>
          <w:sz w:val="28"/>
          <w:szCs w:val="28"/>
        </w:rPr>
      </w:pPr>
    </w:p>
    <w:p w:rsidR="000C28B1" w:rsidRDefault="000C28B1">
      <w:pPr>
        <w:widowControl w:val="0"/>
        <w:autoSpaceDE w:val="0"/>
        <w:autoSpaceDN w:val="0"/>
        <w:adjustRightInd w:val="0"/>
        <w:ind w:firstLine="540"/>
        <w:jc w:val="both"/>
        <w:rPr>
          <w:sz w:val="28"/>
          <w:szCs w:val="28"/>
        </w:rPr>
      </w:pPr>
    </w:p>
    <w:p w:rsidR="000C28B1" w:rsidRDefault="000C28B1">
      <w:pPr>
        <w:widowControl w:val="0"/>
        <w:autoSpaceDE w:val="0"/>
        <w:autoSpaceDN w:val="0"/>
        <w:adjustRightInd w:val="0"/>
        <w:ind w:firstLine="540"/>
        <w:jc w:val="both"/>
        <w:rPr>
          <w:sz w:val="28"/>
          <w:szCs w:val="28"/>
        </w:rPr>
      </w:pPr>
    </w:p>
    <w:p w:rsidR="000C28B1" w:rsidRDefault="000C28B1">
      <w:pPr>
        <w:widowControl w:val="0"/>
        <w:autoSpaceDE w:val="0"/>
        <w:autoSpaceDN w:val="0"/>
        <w:adjustRightInd w:val="0"/>
        <w:ind w:firstLine="540"/>
        <w:jc w:val="both"/>
        <w:rPr>
          <w:sz w:val="28"/>
          <w:szCs w:val="28"/>
        </w:rPr>
      </w:pPr>
    </w:p>
    <w:sectPr w:rsidR="000C28B1" w:rsidSect="00327648">
      <w:pgSz w:w="11906" w:h="16838"/>
      <w:pgMar w:top="719"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28B1" w:rsidRDefault="000C28B1" w:rsidP="00AB6CEC">
      <w:r>
        <w:separator/>
      </w:r>
    </w:p>
  </w:endnote>
  <w:endnote w:type="continuationSeparator" w:id="1">
    <w:p w:rsidR="000C28B1" w:rsidRDefault="000C28B1" w:rsidP="00AB6C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28B1" w:rsidRDefault="000C28B1" w:rsidP="00AB6CEC">
      <w:r>
        <w:separator/>
      </w:r>
    </w:p>
  </w:footnote>
  <w:footnote w:type="continuationSeparator" w:id="1">
    <w:p w:rsidR="000C28B1" w:rsidRDefault="000C28B1" w:rsidP="00AB6CE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A5549"/>
    <w:rsid w:val="0000000D"/>
    <w:rsid w:val="0000082F"/>
    <w:rsid w:val="00000E09"/>
    <w:rsid w:val="00001131"/>
    <w:rsid w:val="0000149A"/>
    <w:rsid w:val="000018F3"/>
    <w:rsid w:val="00001D19"/>
    <w:rsid w:val="000028C6"/>
    <w:rsid w:val="00002E5E"/>
    <w:rsid w:val="0000312E"/>
    <w:rsid w:val="000038EB"/>
    <w:rsid w:val="0000400F"/>
    <w:rsid w:val="00004304"/>
    <w:rsid w:val="00004C4F"/>
    <w:rsid w:val="000066F8"/>
    <w:rsid w:val="0000670F"/>
    <w:rsid w:val="00006BBE"/>
    <w:rsid w:val="000074A1"/>
    <w:rsid w:val="00007676"/>
    <w:rsid w:val="00007F8A"/>
    <w:rsid w:val="00010041"/>
    <w:rsid w:val="000100D7"/>
    <w:rsid w:val="000115B6"/>
    <w:rsid w:val="0001203D"/>
    <w:rsid w:val="00012105"/>
    <w:rsid w:val="000122CF"/>
    <w:rsid w:val="00012596"/>
    <w:rsid w:val="0001382E"/>
    <w:rsid w:val="000144CE"/>
    <w:rsid w:val="00014E31"/>
    <w:rsid w:val="0001514A"/>
    <w:rsid w:val="00015A77"/>
    <w:rsid w:val="00016EB8"/>
    <w:rsid w:val="0001742D"/>
    <w:rsid w:val="00017871"/>
    <w:rsid w:val="00017B76"/>
    <w:rsid w:val="00017EC7"/>
    <w:rsid w:val="00020BED"/>
    <w:rsid w:val="00021651"/>
    <w:rsid w:val="000216C7"/>
    <w:rsid w:val="00021C77"/>
    <w:rsid w:val="00022BAC"/>
    <w:rsid w:val="00022F8E"/>
    <w:rsid w:val="00023135"/>
    <w:rsid w:val="000236F7"/>
    <w:rsid w:val="00023909"/>
    <w:rsid w:val="0002392A"/>
    <w:rsid w:val="00023FA7"/>
    <w:rsid w:val="00024077"/>
    <w:rsid w:val="000244AA"/>
    <w:rsid w:val="00024D18"/>
    <w:rsid w:val="0002504A"/>
    <w:rsid w:val="00025EFC"/>
    <w:rsid w:val="00026214"/>
    <w:rsid w:val="00026238"/>
    <w:rsid w:val="000266B2"/>
    <w:rsid w:val="000275E6"/>
    <w:rsid w:val="00027B75"/>
    <w:rsid w:val="00027C4C"/>
    <w:rsid w:val="00027D8E"/>
    <w:rsid w:val="00030386"/>
    <w:rsid w:val="00030B6E"/>
    <w:rsid w:val="00030BA7"/>
    <w:rsid w:val="00030D0C"/>
    <w:rsid w:val="000311A4"/>
    <w:rsid w:val="00031AE8"/>
    <w:rsid w:val="0003237A"/>
    <w:rsid w:val="0003285B"/>
    <w:rsid w:val="00032D4A"/>
    <w:rsid w:val="00032F11"/>
    <w:rsid w:val="00033109"/>
    <w:rsid w:val="00033B6F"/>
    <w:rsid w:val="00033BC1"/>
    <w:rsid w:val="000349CE"/>
    <w:rsid w:val="000349F9"/>
    <w:rsid w:val="000351E4"/>
    <w:rsid w:val="00035797"/>
    <w:rsid w:val="0003609C"/>
    <w:rsid w:val="00036398"/>
    <w:rsid w:val="0003649F"/>
    <w:rsid w:val="000366F8"/>
    <w:rsid w:val="000369C3"/>
    <w:rsid w:val="00037879"/>
    <w:rsid w:val="000378B9"/>
    <w:rsid w:val="00037957"/>
    <w:rsid w:val="00037A69"/>
    <w:rsid w:val="00037C15"/>
    <w:rsid w:val="000405C9"/>
    <w:rsid w:val="0004060F"/>
    <w:rsid w:val="00040CF5"/>
    <w:rsid w:val="00041BF8"/>
    <w:rsid w:val="0004286A"/>
    <w:rsid w:val="000428FA"/>
    <w:rsid w:val="000429EB"/>
    <w:rsid w:val="00042BFB"/>
    <w:rsid w:val="00042CF5"/>
    <w:rsid w:val="00042F45"/>
    <w:rsid w:val="000436C8"/>
    <w:rsid w:val="00043AC7"/>
    <w:rsid w:val="00043B05"/>
    <w:rsid w:val="00043E0C"/>
    <w:rsid w:val="00044921"/>
    <w:rsid w:val="000454EF"/>
    <w:rsid w:val="00046458"/>
    <w:rsid w:val="000467EB"/>
    <w:rsid w:val="00050098"/>
    <w:rsid w:val="000502C7"/>
    <w:rsid w:val="000511B7"/>
    <w:rsid w:val="0005187E"/>
    <w:rsid w:val="00051B32"/>
    <w:rsid w:val="00051E4B"/>
    <w:rsid w:val="00051E58"/>
    <w:rsid w:val="00052536"/>
    <w:rsid w:val="0005262F"/>
    <w:rsid w:val="000527F4"/>
    <w:rsid w:val="000529F6"/>
    <w:rsid w:val="00052B6C"/>
    <w:rsid w:val="0005447C"/>
    <w:rsid w:val="000549C3"/>
    <w:rsid w:val="00054B7C"/>
    <w:rsid w:val="00054E22"/>
    <w:rsid w:val="00055325"/>
    <w:rsid w:val="00055BC6"/>
    <w:rsid w:val="00055D5B"/>
    <w:rsid w:val="000563B3"/>
    <w:rsid w:val="00056537"/>
    <w:rsid w:val="00056556"/>
    <w:rsid w:val="000567E4"/>
    <w:rsid w:val="00056EA6"/>
    <w:rsid w:val="00056EDD"/>
    <w:rsid w:val="00056FBB"/>
    <w:rsid w:val="000570E3"/>
    <w:rsid w:val="000574CB"/>
    <w:rsid w:val="00057C69"/>
    <w:rsid w:val="00057E53"/>
    <w:rsid w:val="00060614"/>
    <w:rsid w:val="00060652"/>
    <w:rsid w:val="000606F0"/>
    <w:rsid w:val="000608E9"/>
    <w:rsid w:val="00061750"/>
    <w:rsid w:val="000617B9"/>
    <w:rsid w:val="00061DA9"/>
    <w:rsid w:val="000624EE"/>
    <w:rsid w:val="00062BAF"/>
    <w:rsid w:val="00062CE4"/>
    <w:rsid w:val="000631D9"/>
    <w:rsid w:val="00063239"/>
    <w:rsid w:val="00063A71"/>
    <w:rsid w:val="00063AEE"/>
    <w:rsid w:val="00063C4F"/>
    <w:rsid w:val="0006405C"/>
    <w:rsid w:val="00064A48"/>
    <w:rsid w:val="00064F2E"/>
    <w:rsid w:val="00065219"/>
    <w:rsid w:val="00065235"/>
    <w:rsid w:val="00066614"/>
    <w:rsid w:val="000666B1"/>
    <w:rsid w:val="0006671B"/>
    <w:rsid w:val="00066C57"/>
    <w:rsid w:val="000673AA"/>
    <w:rsid w:val="00070192"/>
    <w:rsid w:val="000702A9"/>
    <w:rsid w:val="000703ED"/>
    <w:rsid w:val="000704B7"/>
    <w:rsid w:val="000706A8"/>
    <w:rsid w:val="00072333"/>
    <w:rsid w:val="00072EDF"/>
    <w:rsid w:val="0007312A"/>
    <w:rsid w:val="000734D2"/>
    <w:rsid w:val="000735BE"/>
    <w:rsid w:val="000738D8"/>
    <w:rsid w:val="00073E1B"/>
    <w:rsid w:val="0007402E"/>
    <w:rsid w:val="00074293"/>
    <w:rsid w:val="00074634"/>
    <w:rsid w:val="00074A8F"/>
    <w:rsid w:val="00074D15"/>
    <w:rsid w:val="0007516D"/>
    <w:rsid w:val="000753C2"/>
    <w:rsid w:val="00076370"/>
    <w:rsid w:val="00077527"/>
    <w:rsid w:val="00077F88"/>
    <w:rsid w:val="000803DF"/>
    <w:rsid w:val="000807F8"/>
    <w:rsid w:val="00080898"/>
    <w:rsid w:val="00080A03"/>
    <w:rsid w:val="000814B5"/>
    <w:rsid w:val="000815AC"/>
    <w:rsid w:val="00081AF1"/>
    <w:rsid w:val="00082206"/>
    <w:rsid w:val="00082B56"/>
    <w:rsid w:val="00082BF1"/>
    <w:rsid w:val="00083075"/>
    <w:rsid w:val="000833A1"/>
    <w:rsid w:val="00083513"/>
    <w:rsid w:val="000843DC"/>
    <w:rsid w:val="000844FC"/>
    <w:rsid w:val="0008467F"/>
    <w:rsid w:val="00084F46"/>
    <w:rsid w:val="0008552C"/>
    <w:rsid w:val="00085B27"/>
    <w:rsid w:val="00085D98"/>
    <w:rsid w:val="000864F5"/>
    <w:rsid w:val="000866D7"/>
    <w:rsid w:val="00086BD1"/>
    <w:rsid w:val="00086F1A"/>
    <w:rsid w:val="000872CC"/>
    <w:rsid w:val="000873D0"/>
    <w:rsid w:val="00087A23"/>
    <w:rsid w:val="00087ADB"/>
    <w:rsid w:val="00087E60"/>
    <w:rsid w:val="0009062F"/>
    <w:rsid w:val="00090EB2"/>
    <w:rsid w:val="00091439"/>
    <w:rsid w:val="00091780"/>
    <w:rsid w:val="00091A3C"/>
    <w:rsid w:val="00091E49"/>
    <w:rsid w:val="00092542"/>
    <w:rsid w:val="00092924"/>
    <w:rsid w:val="00092A30"/>
    <w:rsid w:val="00093357"/>
    <w:rsid w:val="00093605"/>
    <w:rsid w:val="000939D3"/>
    <w:rsid w:val="00093A2D"/>
    <w:rsid w:val="00093A78"/>
    <w:rsid w:val="00093C51"/>
    <w:rsid w:val="00094940"/>
    <w:rsid w:val="00094A38"/>
    <w:rsid w:val="00094E3D"/>
    <w:rsid w:val="000950B2"/>
    <w:rsid w:val="00095186"/>
    <w:rsid w:val="0009596B"/>
    <w:rsid w:val="00095D97"/>
    <w:rsid w:val="000960F0"/>
    <w:rsid w:val="000966F1"/>
    <w:rsid w:val="00096732"/>
    <w:rsid w:val="00096E77"/>
    <w:rsid w:val="00097135"/>
    <w:rsid w:val="000973F3"/>
    <w:rsid w:val="0009792E"/>
    <w:rsid w:val="000979F0"/>
    <w:rsid w:val="00097EDB"/>
    <w:rsid w:val="000A0209"/>
    <w:rsid w:val="000A0330"/>
    <w:rsid w:val="000A08FF"/>
    <w:rsid w:val="000A0BBC"/>
    <w:rsid w:val="000A1315"/>
    <w:rsid w:val="000A1680"/>
    <w:rsid w:val="000A17E8"/>
    <w:rsid w:val="000A1A37"/>
    <w:rsid w:val="000A1A8C"/>
    <w:rsid w:val="000A2086"/>
    <w:rsid w:val="000A2A7A"/>
    <w:rsid w:val="000A2CC9"/>
    <w:rsid w:val="000A2E76"/>
    <w:rsid w:val="000A3873"/>
    <w:rsid w:val="000A3945"/>
    <w:rsid w:val="000A3B94"/>
    <w:rsid w:val="000A4769"/>
    <w:rsid w:val="000A483C"/>
    <w:rsid w:val="000A643D"/>
    <w:rsid w:val="000A655E"/>
    <w:rsid w:val="000A6778"/>
    <w:rsid w:val="000A6820"/>
    <w:rsid w:val="000B043D"/>
    <w:rsid w:val="000B0C51"/>
    <w:rsid w:val="000B0F25"/>
    <w:rsid w:val="000B13F5"/>
    <w:rsid w:val="000B1C36"/>
    <w:rsid w:val="000B25CF"/>
    <w:rsid w:val="000B2D6F"/>
    <w:rsid w:val="000B2F5C"/>
    <w:rsid w:val="000B3236"/>
    <w:rsid w:val="000B33A1"/>
    <w:rsid w:val="000B38DA"/>
    <w:rsid w:val="000B4F47"/>
    <w:rsid w:val="000B58F3"/>
    <w:rsid w:val="000B59C5"/>
    <w:rsid w:val="000B5FAC"/>
    <w:rsid w:val="000B611A"/>
    <w:rsid w:val="000B66DB"/>
    <w:rsid w:val="000B6ABF"/>
    <w:rsid w:val="000B6C5F"/>
    <w:rsid w:val="000B6F21"/>
    <w:rsid w:val="000B7115"/>
    <w:rsid w:val="000B79F6"/>
    <w:rsid w:val="000B7A1E"/>
    <w:rsid w:val="000B7A74"/>
    <w:rsid w:val="000C059B"/>
    <w:rsid w:val="000C0811"/>
    <w:rsid w:val="000C0866"/>
    <w:rsid w:val="000C0A0A"/>
    <w:rsid w:val="000C11E7"/>
    <w:rsid w:val="000C19D5"/>
    <w:rsid w:val="000C1A65"/>
    <w:rsid w:val="000C1DF8"/>
    <w:rsid w:val="000C2176"/>
    <w:rsid w:val="000C256C"/>
    <w:rsid w:val="000C2746"/>
    <w:rsid w:val="000C28B1"/>
    <w:rsid w:val="000C2A24"/>
    <w:rsid w:val="000C3670"/>
    <w:rsid w:val="000C374F"/>
    <w:rsid w:val="000C37CE"/>
    <w:rsid w:val="000C3E47"/>
    <w:rsid w:val="000C4B22"/>
    <w:rsid w:val="000C4C89"/>
    <w:rsid w:val="000C4E40"/>
    <w:rsid w:val="000C552D"/>
    <w:rsid w:val="000C5918"/>
    <w:rsid w:val="000C6776"/>
    <w:rsid w:val="000C6AEE"/>
    <w:rsid w:val="000C6C17"/>
    <w:rsid w:val="000C6C4C"/>
    <w:rsid w:val="000C6FE2"/>
    <w:rsid w:val="000C70C5"/>
    <w:rsid w:val="000C7189"/>
    <w:rsid w:val="000C7486"/>
    <w:rsid w:val="000C755A"/>
    <w:rsid w:val="000C78BB"/>
    <w:rsid w:val="000C79DC"/>
    <w:rsid w:val="000C7D9E"/>
    <w:rsid w:val="000D004D"/>
    <w:rsid w:val="000D01CB"/>
    <w:rsid w:val="000D0D34"/>
    <w:rsid w:val="000D10BE"/>
    <w:rsid w:val="000D1191"/>
    <w:rsid w:val="000D163A"/>
    <w:rsid w:val="000D202B"/>
    <w:rsid w:val="000D26AE"/>
    <w:rsid w:val="000D31F9"/>
    <w:rsid w:val="000D3A20"/>
    <w:rsid w:val="000D44B2"/>
    <w:rsid w:val="000D4C39"/>
    <w:rsid w:val="000D4C70"/>
    <w:rsid w:val="000D5C9D"/>
    <w:rsid w:val="000D62E4"/>
    <w:rsid w:val="000D6334"/>
    <w:rsid w:val="000D6366"/>
    <w:rsid w:val="000D66BF"/>
    <w:rsid w:val="000D71F9"/>
    <w:rsid w:val="000D776D"/>
    <w:rsid w:val="000E0341"/>
    <w:rsid w:val="000E03A3"/>
    <w:rsid w:val="000E10B5"/>
    <w:rsid w:val="000E143E"/>
    <w:rsid w:val="000E1A35"/>
    <w:rsid w:val="000E1DE0"/>
    <w:rsid w:val="000E23DF"/>
    <w:rsid w:val="000E36DE"/>
    <w:rsid w:val="000E40AB"/>
    <w:rsid w:val="000E422D"/>
    <w:rsid w:val="000E4302"/>
    <w:rsid w:val="000E4C25"/>
    <w:rsid w:val="000E4D43"/>
    <w:rsid w:val="000E4DA0"/>
    <w:rsid w:val="000E523C"/>
    <w:rsid w:val="000E53C6"/>
    <w:rsid w:val="000E5662"/>
    <w:rsid w:val="000E5831"/>
    <w:rsid w:val="000E5843"/>
    <w:rsid w:val="000E5CA1"/>
    <w:rsid w:val="000E62AD"/>
    <w:rsid w:val="000E6C0C"/>
    <w:rsid w:val="000E6CB9"/>
    <w:rsid w:val="000E6D10"/>
    <w:rsid w:val="000E7014"/>
    <w:rsid w:val="000E7A93"/>
    <w:rsid w:val="000E7D9C"/>
    <w:rsid w:val="000F12E8"/>
    <w:rsid w:val="000F1D80"/>
    <w:rsid w:val="000F1E24"/>
    <w:rsid w:val="000F2673"/>
    <w:rsid w:val="000F2A7B"/>
    <w:rsid w:val="000F31DE"/>
    <w:rsid w:val="000F3387"/>
    <w:rsid w:val="000F4308"/>
    <w:rsid w:val="000F46C9"/>
    <w:rsid w:val="000F4AD1"/>
    <w:rsid w:val="000F582C"/>
    <w:rsid w:val="000F5B48"/>
    <w:rsid w:val="000F5C05"/>
    <w:rsid w:val="000F6E70"/>
    <w:rsid w:val="000F715E"/>
    <w:rsid w:val="000F71FE"/>
    <w:rsid w:val="000F7555"/>
    <w:rsid w:val="000F7B8F"/>
    <w:rsid w:val="00100131"/>
    <w:rsid w:val="001003BD"/>
    <w:rsid w:val="001006D2"/>
    <w:rsid w:val="001006D6"/>
    <w:rsid w:val="00101787"/>
    <w:rsid w:val="00101E9E"/>
    <w:rsid w:val="001020C5"/>
    <w:rsid w:val="0010398B"/>
    <w:rsid w:val="00103C77"/>
    <w:rsid w:val="00104E9D"/>
    <w:rsid w:val="001055DF"/>
    <w:rsid w:val="00105AF7"/>
    <w:rsid w:val="00105E7B"/>
    <w:rsid w:val="00106000"/>
    <w:rsid w:val="001062F0"/>
    <w:rsid w:val="001069CD"/>
    <w:rsid w:val="00106D78"/>
    <w:rsid w:val="0010755A"/>
    <w:rsid w:val="00107A44"/>
    <w:rsid w:val="00107A5B"/>
    <w:rsid w:val="00107F5F"/>
    <w:rsid w:val="0011097E"/>
    <w:rsid w:val="00110A84"/>
    <w:rsid w:val="00111178"/>
    <w:rsid w:val="0011126B"/>
    <w:rsid w:val="001114F2"/>
    <w:rsid w:val="00111834"/>
    <w:rsid w:val="001118EA"/>
    <w:rsid w:val="00111E26"/>
    <w:rsid w:val="0011218F"/>
    <w:rsid w:val="00112259"/>
    <w:rsid w:val="001122E8"/>
    <w:rsid w:val="001123C8"/>
    <w:rsid w:val="00112564"/>
    <w:rsid w:val="00113450"/>
    <w:rsid w:val="00113ACB"/>
    <w:rsid w:val="00113B29"/>
    <w:rsid w:val="00114560"/>
    <w:rsid w:val="00114700"/>
    <w:rsid w:val="00114ACE"/>
    <w:rsid w:val="00114C0D"/>
    <w:rsid w:val="00114CE0"/>
    <w:rsid w:val="00114E62"/>
    <w:rsid w:val="0011537B"/>
    <w:rsid w:val="00115DF8"/>
    <w:rsid w:val="001160F2"/>
    <w:rsid w:val="00116D85"/>
    <w:rsid w:val="00117438"/>
    <w:rsid w:val="00117B10"/>
    <w:rsid w:val="00117F99"/>
    <w:rsid w:val="001202E0"/>
    <w:rsid w:val="00120D5D"/>
    <w:rsid w:val="00121647"/>
    <w:rsid w:val="0012170A"/>
    <w:rsid w:val="0012173A"/>
    <w:rsid w:val="00121BE4"/>
    <w:rsid w:val="001234C3"/>
    <w:rsid w:val="0012379C"/>
    <w:rsid w:val="00123961"/>
    <w:rsid w:val="00124625"/>
    <w:rsid w:val="00124CDD"/>
    <w:rsid w:val="0012504B"/>
    <w:rsid w:val="001252FD"/>
    <w:rsid w:val="0012567A"/>
    <w:rsid w:val="00126DF4"/>
    <w:rsid w:val="00126F5C"/>
    <w:rsid w:val="0012707B"/>
    <w:rsid w:val="001274A3"/>
    <w:rsid w:val="0012782E"/>
    <w:rsid w:val="001303CB"/>
    <w:rsid w:val="0013086F"/>
    <w:rsid w:val="00130A89"/>
    <w:rsid w:val="00130F9B"/>
    <w:rsid w:val="001313F0"/>
    <w:rsid w:val="0013253B"/>
    <w:rsid w:val="001328DB"/>
    <w:rsid w:val="00132E8F"/>
    <w:rsid w:val="00132EED"/>
    <w:rsid w:val="0013447B"/>
    <w:rsid w:val="00134BE1"/>
    <w:rsid w:val="00135057"/>
    <w:rsid w:val="001350E2"/>
    <w:rsid w:val="001355D6"/>
    <w:rsid w:val="00135F3A"/>
    <w:rsid w:val="00136357"/>
    <w:rsid w:val="0013641C"/>
    <w:rsid w:val="001364F6"/>
    <w:rsid w:val="001365DD"/>
    <w:rsid w:val="0013666E"/>
    <w:rsid w:val="0013762D"/>
    <w:rsid w:val="00137DFD"/>
    <w:rsid w:val="00140B95"/>
    <w:rsid w:val="00140C64"/>
    <w:rsid w:val="0014127E"/>
    <w:rsid w:val="0014158C"/>
    <w:rsid w:val="001415DC"/>
    <w:rsid w:val="0014214C"/>
    <w:rsid w:val="00142228"/>
    <w:rsid w:val="00142E56"/>
    <w:rsid w:val="00142EC1"/>
    <w:rsid w:val="0014396D"/>
    <w:rsid w:val="00144069"/>
    <w:rsid w:val="001441B4"/>
    <w:rsid w:val="001443AF"/>
    <w:rsid w:val="0014464A"/>
    <w:rsid w:val="00144B33"/>
    <w:rsid w:val="00144DEF"/>
    <w:rsid w:val="00144F18"/>
    <w:rsid w:val="00145550"/>
    <w:rsid w:val="00145722"/>
    <w:rsid w:val="001458D2"/>
    <w:rsid w:val="00145B66"/>
    <w:rsid w:val="0014669A"/>
    <w:rsid w:val="00146D1A"/>
    <w:rsid w:val="00146E71"/>
    <w:rsid w:val="00146E88"/>
    <w:rsid w:val="00147131"/>
    <w:rsid w:val="00147629"/>
    <w:rsid w:val="00147834"/>
    <w:rsid w:val="00147ACA"/>
    <w:rsid w:val="00147AEA"/>
    <w:rsid w:val="00147C2C"/>
    <w:rsid w:val="00147E29"/>
    <w:rsid w:val="00147E69"/>
    <w:rsid w:val="00150102"/>
    <w:rsid w:val="00150DB0"/>
    <w:rsid w:val="001519FC"/>
    <w:rsid w:val="00151F54"/>
    <w:rsid w:val="00151F5D"/>
    <w:rsid w:val="001521C8"/>
    <w:rsid w:val="00152770"/>
    <w:rsid w:val="001529EC"/>
    <w:rsid w:val="00153390"/>
    <w:rsid w:val="001533E8"/>
    <w:rsid w:val="00153E9F"/>
    <w:rsid w:val="0015403E"/>
    <w:rsid w:val="00154217"/>
    <w:rsid w:val="0015449F"/>
    <w:rsid w:val="001545B6"/>
    <w:rsid w:val="00154A40"/>
    <w:rsid w:val="001550C2"/>
    <w:rsid w:val="00155302"/>
    <w:rsid w:val="00155CF6"/>
    <w:rsid w:val="00155F7E"/>
    <w:rsid w:val="00157226"/>
    <w:rsid w:val="00157D50"/>
    <w:rsid w:val="00157E88"/>
    <w:rsid w:val="00160956"/>
    <w:rsid w:val="00160AB0"/>
    <w:rsid w:val="00160AEF"/>
    <w:rsid w:val="00161C30"/>
    <w:rsid w:val="001623AE"/>
    <w:rsid w:val="00162E6C"/>
    <w:rsid w:val="00162F3F"/>
    <w:rsid w:val="00163020"/>
    <w:rsid w:val="00163329"/>
    <w:rsid w:val="001636E5"/>
    <w:rsid w:val="001638E0"/>
    <w:rsid w:val="00163AB3"/>
    <w:rsid w:val="00163F5E"/>
    <w:rsid w:val="00163F61"/>
    <w:rsid w:val="00164632"/>
    <w:rsid w:val="00164723"/>
    <w:rsid w:val="001657CD"/>
    <w:rsid w:val="001658A6"/>
    <w:rsid w:val="00165EDD"/>
    <w:rsid w:val="00165F60"/>
    <w:rsid w:val="001661A1"/>
    <w:rsid w:val="00166DC9"/>
    <w:rsid w:val="00167BF9"/>
    <w:rsid w:val="001703EE"/>
    <w:rsid w:val="00170E90"/>
    <w:rsid w:val="00171C61"/>
    <w:rsid w:val="0017247B"/>
    <w:rsid w:val="0017250D"/>
    <w:rsid w:val="00172929"/>
    <w:rsid w:val="00172D8B"/>
    <w:rsid w:val="00172ED2"/>
    <w:rsid w:val="00174519"/>
    <w:rsid w:val="00174607"/>
    <w:rsid w:val="0017466C"/>
    <w:rsid w:val="00174BA2"/>
    <w:rsid w:val="00174E09"/>
    <w:rsid w:val="001754FA"/>
    <w:rsid w:val="00175701"/>
    <w:rsid w:val="0017587F"/>
    <w:rsid w:val="00176023"/>
    <w:rsid w:val="00176683"/>
    <w:rsid w:val="001767FB"/>
    <w:rsid w:val="001769A0"/>
    <w:rsid w:val="001809B4"/>
    <w:rsid w:val="00180ADF"/>
    <w:rsid w:val="00180E6E"/>
    <w:rsid w:val="00181F0E"/>
    <w:rsid w:val="00182970"/>
    <w:rsid w:val="00182DC0"/>
    <w:rsid w:val="00183101"/>
    <w:rsid w:val="001838FC"/>
    <w:rsid w:val="001849B5"/>
    <w:rsid w:val="00185410"/>
    <w:rsid w:val="00185934"/>
    <w:rsid w:val="00185B5D"/>
    <w:rsid w:val="00185F0A"/>
    <w:rsid w:val="00186007"/>
    <w:rsid w:val="0018639B"/>
    <w:rsid w:val="00186525"/>
    <w:rsid w:val="00186BC0"/>
    <w:rsid w:val="00186C76"/>
    <w:rsid w:val="00187759"/>
    <w:rsid w:val="00187AB2"/>
    <w:rsid w:val="0019040F"/>
    <w:rsid w:val="00190A0C"/>
    <w:rsid w:val="00190EC2"/>
    <w:rsid w:val="00190F91"/>
    <w:rsid w:val="00190F97"/>
    <w:rsid w:val="001913CC"/>
    <w:rsid w:val="001916CB"/>
    <w:rsid w:val="00191EC6"/>
    <w:rsid w:val="001924B6"/>
    <w:rsid w:val="00192A2D"/>
    <w:rsid w:val="00192AC0"/>
    <w:rsid w:val="00192ACD"/>
    <w:rsid w:val="00192C45"/>
    <w:rsid w:val="00192DBE"/>
    <w:rsid w:val="00192FE5"/>
    <w:rsid w:val="001937A6"/>
    <w:rsid w:val="00193CAD"/>
    <w:rsid w:val="0019436F"/>
    <w:rsid w:val="001952C8"/>
    <w:rsid w:val="00195463"/>
    <w:rsid w:val="00195BAF"/>
    <w:rsid w:val="00195E4E"/>
    <w:rsid w:val="00196117"/>
    <w:rsid w:val="00196555"/>
    <w:rsid w:val="00196B13"/>
    <w:rsid w:val="00196C02"/>
    <w:rsid w:val="00197414"/>
    <w:rsid w:val="00197C49"/>
    <w:rsid w:val="001A0554"/>
    <w:rsid w:val="001A0869"/>
    <w:rsid w:val="001A0A11"/>
    <w:rsid w:val="001A0D0B"/>
    <w:rsid w:val="001A1050"/>
    <w:rsid w:val="001A1764"/>
    <w:rsid w:val="001A17C0"/>
    <w:rsid w:val="001A2183"/>
    <w:rsid w:val="001A2F83"/>
    <w:rsid w:val="001A373C"/>
    <w:rsid w:val="001A3A2D"/>
    <w:rsid w:val="001A3D0B"/>
    <w:rsid w:val="001A43DF"/>
    <w:rsid w:val="001A4D61"/>
    <w:rsid w:val="001A56C7"/>
    <w:rsid w:val="001A58DC"/>
    <w:rsid w:val="001A5CD8"/>
    <w:rsid w:val="001A67DA"/>
    <w:rsid w:val="001A6E72"/>
    <w:rsid w:val="001A7027"/>
    <w:rsid w:val="001A72DD"/>
    <w:rsid w:val="001A7B57"/>
    <w:rsid w:val="001A7D7F"/>
    <w:rsid w:val="001A7F13"/>
    <w:rsid w:val="001B02DC"/>
    <w:rsid w:val="001B098D"/>
    <w:rsid w:val="001B157F"/>
    <w:rsid w:val="001B166B"/>
    <w:rsid w:val="001B1999"/>
    <w:rsid w:val="001B1ADF"/>
    <w:rsid w:val="001B29AE"/>
    <w:rsid w:val="001B2A11"/>
    <w:rsid w:val="001B2A3B"/>
    <w:rsid w:val="001B334B"/>
    <w:rsid w:val="001B3F4C"/>
    <w:rsid w:val="001B4481"/>
    <w:rsid w:val="001B449F"/>
    <w:rsid w:val="001B476E"/>
    <w:rsid w:val="001B4789"/>
    <w:rsid w:val="001B48C2"/>
    <w:rsid w:val="001B4DB2"/>
    <w:rsid w:val="001B5F60"/>
    <w:rsid w:val="001B618D"/>
    <w:rsid w:val="001B6333"/>
    <w:rsid w:val="001B68A5"/>
    <w:rsid w:val="001B6A1C"/>
    <w:rsid w:val="001B7B34"/>
    <w:rsid w:val="001C0027"/>
    <w:rsid w:val="001C0A9B"/>
    <w:rsid w:val="001C0E3C"/>
    <w:rsid w:val="001C0EED"/>
    <w:rsid w:val="001C0FF3"/>
    <w:rsid w:val="001C1207"/>
    <w:rsid w:val="001C1687"/>
    <w:rsid w:val="001C2109"/>
    <w:rsid w:val="001C28CD"/>
    <w:rsid w:val="001C2B55"/>
    <w:rsid w:val="001C3671"/>
    <w:rsid w:val="001C3861"/>
    <w:rsid w:val="001C3C47"/>
    <w:rsid w:val="001C3FE1"/>
    <w:rsid w:val="001C436E"/>
    <w:rsid w:val="001C43FC"/>
    <w:rsid w:val="001C4730"/>
    <w:rsid w:val="001C4DC7"/>
    <w:rsid w:val="001C4EB0"/>
    <w:rsid w:val="001C5FDC"/>
    <w:rsid w:val="001C6261"/>
    <w:rsid w:val="001C646F"/>
    <w:rsid w:val="001D015F"/>
    <w:rsid w:val="001D0376"/>
    <w:rsid w:val="001D0BFA"/>
    <w:rsid w:val="001D138C"/>
    <w:rsid w:val="001D2510"/>
    <w:rsid w:val="001D2A6B"/>
    <w:rsid w:val="001D2AF5"/>
    <w:rsid w:val="001D2F28"/>
    <w:rsid w:val="001D3654"/>
    <w:rsid w:val="001D3BC1"/>
    <w:rsid w:val="001D3E4C"/>
    <w:rsid w:val="001D43A4"/>
    <w:rsid w:val="001D4616"/>
    <w:rsid w:val="001D4934"/>
    <w:rsid w:val="001D4A48"/>
    <w:rsid w:val="001D5627"/>
    <w:rsid w:val="001D5DBC"/>
    <w:rsid w:val="001D5FD4"/>
    <w:rsid w:val="001D6570"/>
    <w:rsid w:val="001D66E3"/>
    <w:rsid w:val="001D7150"/>
    <w:rsid w:val="001D74A8"/>
    <w:rsid w:val="001D76DB"/>
    <w:rsid w:val="001D7876"/>
    <w:rsid w:val="001D7E3D"/>
    <w:rsid w:val="001E0CD6"/>
    <w:rsid w:val="001E1795"/>
    <w:rsid w:val="001E17A0"/>
    <w:rsid w:val="001E180C"/>
    <w:rsid w:val="001E1C03"/>
    <w:rsid w:val="001E1C44"/>
    <w:rsid w:val="001E1FB4"/>
    <w:rsid w:val="001E2350"/>
    <w:rsid w:val="001E2596"/>
    <w:rsid w:val="001E353E"/>
    <w:rsid w:val="001E4720"/>
    <w:rsid w:val="001E55C8"/>
    <w:rsid w:val="001E60CB"/>
    <w:rsid w:val="001E66D7"/>
    <w:rsid w:val="001E6C40"/>
    <w:rsid w:val="001E728A"/>
    <w:rsid w:val="001F007C"/>
    <w:rsid w:val="001F087A"/>
    <w:rsid w:val="001F0CAF"/>
    <w:rsid w:val="001F0E94"/>
    <w:rsid w:val="001F1032"/>
    <w:rsid w:val="001F12D0"/>
    <w:rsid w:val="001F12DA"/>
    <w:rsid w:val="001F12F2"/>
    <w:rsid w:val="001F1AB9"/>
    <w:rsid w:val="001F2112"/>
    <w:rsid w:val="001F3857"/>
    <w:rsid w:val="001F3902"/>
    <w:rsid w:val="001F4251"/>
    <w:rsid w:val="001F4938"/>
    <w:rsid w:val="001F4B07"/>
    <w:rsid w:val="001F504A"/>
    <w:rsid w:val="001F527B"/>
    <w:rsid w:val="001F636D"/>
    <w:rsid w:val="001F66DB"/>
    <w:rsid w:val="001F7080"/>
    <w:rsid w:val="001F7682"/>
    <w:rsid w:val="001F76C8"/>
    <w:rsid w:val="001F7DDE"/>
    <w:rsid w:val="001F7F4E"/>
    <w:rsid w:val="0020011E"/>
    <w:rsid w:val="00200CF9"/>
    <w:rsid w:val="00201038"/>
    <w:rsid w:val="00201293"/>
    <w:rsid w:val="002013DF"/>
    <w:rsid w:val="00201511"/>
    <w:rsid w:val="00201BF8"/>
    <w:rsid w:val="00202477"/>
    <w:rsid w:val="00202853"/>
    <w:rsid w:val="00203861"/>
    <w:rsid w:val="002038AA"/>
    <w:rsid w:val="0020397D"/>
    <w:rsid w:val="00203A11"/>
    <w:rsid w:val="00203BD6"/>
    <w:rsid w:val="00203F6C"/>
    <w:rsid w:val="0020409A"/>
    <w:rsid w:val="00204424"/>
    <w:rsid w:val="0020453F"/>
    <w:rsid w:val="0020454C"/>
    <w:rsid w:val="00205157"/>
    <w:rsid w:val="00205305"/>
    <w:rsid w:val="00205F0A"/>
    <w:rsid w:val="00206708"/>
    <w:rsid w:val="00206FBD"/>
    <w:rsid w:val="00210BEE"/>
    <w:rsid w:val="00210D87"/>
    <w:rsid w:val="00211676"/>
    <w:rsid w:val="00211770"/>
    <w:rsid w:val="00211DAA"/>
    <w:rsid w:val="00211E45"/>
    <w:rsid w:val="00212061"/>
    <w:rsid w:val="0021223F"/>
    <w:rsid w:val="00212FF7"/>
    <w:rsid w:val="002130A7"/>
    <w:rsid w:val="002130E9"/>
    <w:rsid w:val="00213327"/>
    <w:rsid w:val="002134F3"/>
    <w:rsid w:val="002136CC"/>
    <w:rsid w:val="002136ED"/>
    <w:rsid w:val="00213C06"/>
    <w:rsid w:val="00213EA7"/>
    <w:rsid w:val="00214388"/>
    <w:rsid w:val="0021493E"/>
    <w:rsid w:val="00215B7A"/>
    <w:rsid w:val="00215FB8"/>
    <w:rsid w:val="00216072"/>
    <w:rsid w:val="0021709A"/>
    <w:rsid w:val="00217DBB"/>
    <w:rsid w:val="0022017C"/>
    <w:rsid w:val="002207EC"/>
    <w:rsid w:val="00220BB2"/>
    <w:rsid w:val="00221234"/>
    <w:rsid w:val="00221631"/>
    <w:rsid w:val="00221D73"/>
    <w:rsid w:val="0022218F"/>
    <w:rsid w:val="002221C0"/>
    <w:rsid w:val="002235D8"/>
    <w:rsid w:val="0022366C"/>
    <w:rsid w:val="00223E67"/>
    <w:rsid w:val="00223FA3"/>
    <w:rsid w:val="002241DB"/>
    <w:rsid w:val="0022499B"/>
    <w:rsid w:val="00224BD6"/>
    <w:rsid w:val="00224DC9"/>
    <w:rsid w:val="0022587C"/>
    <w:rsid w:val="00225AAB"/>
    <w:rsid w:val="00225BB1"/>
    <w:rsid w:val="0022644F"/>
    <w:rsid w:val="00226637"/>
    <w:rsid w:val="00226AF4"/>
    <w:rsid w:val="002270F7"/>
    <w:rsid w:val="00227269"/>
    <w:rsid w:val="00227638"/>
    <w:rsid w:val="00227B05"/>
    <w:rsid w:val="00227BEF"/>
    <w:rsid w:val="002300A5"/>
    <w:rsid w:val="00230374"/>
    <w:rsid w:val="002304BF"/>
    <w:rsid w:val="0023097F"/>
    <w:rsid w:val="0023196E"/>
    <w:rsid w:val="00231DDD"/>
    <w:rsid w:val="002327FE"/>
    <w:rsid w:val="00232AA0"/>
    <w:rsid w:val="00232C23"/>
    <w:rsid w:val="00233172"/>
    <w:rsid w:val="00233280"/>
    <w:rsid w:val="002335D8"/>
    <w:rsid w:val="00233B39"/>
    <w:rsid w:val="00233B61"/>
    <w:rsid w:val="002346AC"/>
    <w:rsid w:val="00235288"/>
    <w:rsid w:val="00235718"/>
    <w:rsid w:val="0023591C"/>
    <w:rsid w:val="002359B4"/>
    <w:rsid w:val="00235F4B"/>
    <w:rsid w:val="002364A7"/>
    <w:rsid w:val="00236BD8"/>
    <w:rsid w:val="00237368"/>
    <w:rsid w:val="002373B1"/>
    <w:rsid w:val="00237471"/>
    <w:rsid w:val="002376E9"/>
    <w:rsid w:val="0023775F"/>
    <w:rsid w:val="0023794D"/>
    <w:rsid w:val="002406B7"/>
    <w:rsid w:val="00240CA4"/>
    <w:rsid w:val="00240E04"/>
    <w:rsid w:val="00240F63"/>
    <w:rsid w:val="0024141A"/>
    <w:rsid w:val="002414FC"/>
    <w:rsid w:val="00241CF0"/>
    <w:rsid w:val="00241FF7"/>
    <w:rsid w:val="0024223A"/>
    <w:rsid w:val="0024294F"/>
    <w:rsid w:val="002436DB"/>
    <w:rsid w:val="002446F6"/>
    <w:rsid w:val="00244A05"/>
    <w:rsid w:val="00244A2E"/>
    <w:rsid w:val="00244EF3"/>
    <w:rsid w:val="00244F74"/>
    <w:rsid w:val="002450DD"/>
    <w:rsid w:val="002458A0"/>
    <w:rsid w:val="00245B0C"/>
    <w:rsid w:val="00245CE4"/>
    <w:rsid w:val="00246720"/>
    <w:rsid w:val="00246883"/>
    <w:rsid w:val="00246886"/>
    <w:rsid w:val="00246AA5"/>
    <w:rsid w:val="00247157"/>
    <w:rsid w:val="00247789"/>
    <w:rsid w:val="00251007"/>
    <w:rsid w:val="0025118A"/>
    <w:rsid w:val="002511EC"/>
    <w:rsid w:val="002515C7"/>
    <w:rsid w:val="0025173F"/>
    <w:rsid w:val="002518EF"/>
    <w:rsid w:val="00251D88"/>
    <w:rsid w:val="00251E47"/>
    <w:rsid w:val="00251EF0"/>
    <w:rsid w:val="002526FD"/>
    <w:rsid w:val="00252913"/>
    <w:rsid w:val="0025344C"/>
    <w:rsid w:val="00253753"/>
    <w:rsid w:val="00253802"/>
    <w:rsid w:val="00253BA7"/>
    <w:rsid w:val="00253C30"/>
    <w:rsid w:val="00253D6C"/>
    <w:rsid w:val="0025443E"/>
    <w:rsid w:val="00254563"/>
    <w:rsid w:val="0025458C"/>
    <w:rsid w:val="00254DCC"/>
    <w:rsid w:val="002559A4"/>
    <w:rsid w:val="002559D5"/>
    <w:rsid w:val="00255CE1"/>
    <w:rsid w:val="00255E39"/>
    <w:rsid w:val="00256321"/>
    <w:rsid w:val="002568D3"/>
    <w:rsid w:val="002577D7"/>
    <w:rsid w:val="002578B7"/>
    <w:rsid w:val="0025795C"/>
    <w:rsid w:val="00257D0D"/>
    <w:rsid w:val="00260BBE"/>
    <w:rsid w:val="00260C6B"/>
    <w:rsid w:val="00260C88"/>
    <w:rsid w:val="00261188"/>
    <w:rsid w:val="00262811"/>
    <w:rsid w:val="00262BBB"/>
    <w:rsid w:val="00264020"/>
    <w:rsid w:val="0026459C"/>
    <w:rsid w:val="0026460B"/>
    <w:rsid w:val="00264633"/>
    <w:rsid w:val="00264E06"/>
    <w:rsid w:val="00264E07"/>
    <w:rsid w:val="00265945"/>
    <w:rsid w:val="00265AD8"/>
    <w:rsid w:val="00265D86"/>
    <w:rsid w:val="00265F8C"/>
    <w:rsid w:val="00266156"/>
    <w:rsid w:val="002661D6"/>
    <w:rsid w:val="00266902"/>
    <w:rsid w:val="0026751F"/>
    <w:rsid w:val="0026790D"/>
    <w:rsid w:val="00267AB5"/>
    <w:rsid w:val="00267F78"/>
    <w:rsid w:val="00270ADA"/>
    <w:rsid w:val="00270CDE"/>
    <w:rsid w:val="002714DB"/>
    <w:rsid w:val="00271F05"/>
    <w:rsid w:val="002723F3"/>
    <w:rsid w:val="00272A05"/>
    <w:rsid w:val="00272E35"/>
    <w:rsid w:val="0027308A"/>
    <w:rsid w:val="002730F3"/>
    <w:rsid w:val="00273947"/>
    <w:rsid w:val="00273D3C"/>
    <w:rsid w:val="00274180"/>
    <w:rsid w:val="00274232"/>
    <w:rsid w:val="00274408"/>
    <w:rsid w:val="0027489C"/>
    <w:rsid w:val="00274B60"/>
    <w:rsid w:val="00274E62"/>
    <w:rsid w:val="002751CC"/>
    <w:rsid w:val="00275D83"/>
    <w:rsid w:val="002760D0"/>
    <w:rsid w:val="0027618A"/>
    <w:rsid w:val="00276CD6"/>
    <w:rsid w:val="0027704D"/>
    <w:rsid w:val="002773F2"/>
    <w:rsid w:val="0027743B"/>
    <w:rsid w:val="00277556"/>
    <w:rsid w:val="00277B5C"/>
    <w:rsid w:val="002802E6"/>
    <w:rsid w:val="002802E7"/>
    <w:rsid w:val="0028143B"/>
    <w:rsid w:val="0028145E"/>
    <w:rsid w:val="00281593"/>
    <w:rsid w:val="00281688"/>
    <w:rsid w:val="00282366"/>
    <w:rsid w:val="00282517"/>
    <w:rsid w:val="00282589"/>
    <w:rsid w:val="00282620"/>
    <w:rsid w:val="00282A94"/>
    <w:rsid w:val="00282F32"/>
    <w:rsid w:val="00282F90"/>
    <w:rsid w:val="0028307D"/>
    <w:rsid w:val="0028419C"/>
    <w:rsid w:val="002842A1"/>
    <w:rsid w:val="002846AA"/>
    <w:rsid w:val="002846C5"/>
    <w:rsid w:val="00284812"/>
    <w:rsid w:val="00284B33"/>
    <w:rsid w:val="00284C05"/>
    <w:rsid w:val="002853AA"/>
    <w:rsid w:val="0028551D"/>
    <w:rsid w:val="00285FDE"/>
    <w:rsid w:val="00286245"/>
    <w:rsid w:val="00286469"/>
    <w:rsid w:val="00286A76"/>
    <w:rsid w:val="00286D4C"/>
    <w:rsid w:val="00287006"/>
    <w:rsid w:val="002874AD"/>
    <w:rsid w:val="00287504"/>
    <w:rsid w:val="0029012A"/>
    <w:rsid w:val="00290196"/>
    <w:rsid w:val="002905E7"/>
    <w:rsid w:val="0029097D"/>
    <w:rsid w:val="00291784"/>
    <w:rsid w:val="00292364"/>
    <w:rsid w:val="00293CD9"/>
    <w:rsid w:val="00294E50"/>
    <w:rsid w:val="00294EB7"/>
    <w:rsid w:val="00295C6B"/>
    <w:rsid w:val="00296321"/>
    <w:rsid w:val="002964CC"/>
    <w:rsid w:val="002964E1"/>
    <w:rsid w:val="00296526"/>
    <w:rsid w:val="002965B8"/>
    <w:rsid w:val="002967D4"/>
    <w:rsid w:val="00296815"/>
    <w:rsid w:val="00296B8A"/>
    <w:rsid w:val="002970AA"/>
    <w:rsid w:val="002A005D"/>
    <w:rsid w:val="002A030F"/>
    <w:rsid w:val="002A0B02"/>
    <w:rsid w:val="002A0C14"/>
    <w:rsid w:val="002A0E66"/>
    <w:rsid w:val="002A15C3"/>
    <w:rsid w:val="002A2005"/>
    <w:rsid w:val="002A2239"/>
    <w:rsid w:val="002A26BE"/>
    <w:rsid w:val="002A3A10"/>
    <w:rsid w:val="002A4630"/>
    <w:rsid w:val="002A4683"/>
    <w:rsid w:val="002A477F"/>
    <w:rsid w:val="002A4C00"/>
    <w:rsid w:val="002A4CBE"/>
    <w:rsid w:val="002A5AF2"/>
    <w:rsid w:val="002A6C87"/>
    <w:rsid w:val="002A6E5F"/>
    <w:rsid w:val="002A75AA"/>
    <w:rsid w:val="002A75C2"/>
    <w:rsid w:val="002B0D7A"/>
    <w:rsid w:val="002B166B"/>
    <w:rsid w:val="002B2121"/>
    <w:rsid w:val="002B26FB"/>
    <w:rsid w:val="002B2E71"/>
    <w:rsid w:val="002B342A"/>
    <w:rsid w:val="002B3671"/>
    <w:rsid w:val="002B36D8"/>
    <w:rsid w:val="002B4986"/>
    <w:rsid w:val="002B6165"/>
    <w:rsid w:val="002B686F"/>
    <w:rsid w:val="002B7990"/>
    <w:rsid w:val="002B7A1B"/>
    <w:rsid w:val="002B7F05"/>
    <w:rsid w:val="002C0333"/>
    <w:rsid w:val="002C0822"/>
    <w:rsid w:val="002C0D5D"/>
    <w:rsid w:val="002C0F9E"/>
    <w:rsid w:val="002C1201"/>
    <w:rsid w:val="002C1218"/>
    <w:rsid w:val="002C169D"/>
    <w:rsid w:val="002C1820"/>
    <w:rsid w:val="002C1B8B"/>
    <w:rsid w:val="002C1BF5"/>
    <w:rsid w:val="002C2531"/>
    <w:rsid w:val="002C2778"/>
    <w:rsid w:val="002C309C"/>
    <w:rsid w:val="002C331E"/>
    <w:rsid w:val="002C3D08"/>
    <w:rsid w:val="002C44A0"/>
    <w:rsid w:val="002C4856"/>
    <w:rsid w:val="002C4919"/>
    <w:rsid w:val="002C4A57"/>
    <w:rsid w:val="002C4B36"/>
    <w:rsid w:val="002C50EB"/>
    <w:rsid w:val="002C557C"/>
    <w:rsid w:val="002C6216"/>
    <w:rsid w:val="002C6401"/>
    <w:rsid w:val="002C6762"/>
    <w:rsid w:val="002C68A0"/>
    <w:rsid w:val="002C70C9"/>
    <w:rsid w:val="002C7272"/>
    <w:rsid w:val="002C7889"/>
    <w:rsid w:val="002C78C5"/>
    <w:rsid w:val="002C78F6"/>
    <w:rsid w:val="002C796E"/>
    <w:rsid w:val="002D0070"/>
    <w:rsid w:val="002D048A"/>
    <w:rsid w:val="002D0740"/>
    <w:rsid w:val="002D0AF1"/>
    <w:rsid w:val="002D14E4"/>
    <w:rsid w:val="002D199D"/>
    <w:rsid w:val="002D1ED5"/>
    <w:rsid w:val="002D28D1"/>
    <w:rsid w:val="002D33A2"/>
    <w:rsid w:val="002D389F"/>
    <w:rsid w:val="002D390F"/>
    <w:rsid w:val="002D3EB9"/>
    <w:rsid w:val="002D4251"/>
    <w:rsid w:val="002D4BB2"/>
    <w:rsid w:val="002D4F10"/>
    <w:rsid w:val="002D4F52"/>
    <w:rsid w:val="002D555E"/>
    <w:rsid w:val="002D5672"/>
    <w:rsid w:val="002D578F"/>
    <w:rsid w:val="002D5BE0"/>
    <w:rsid w:val="002D6120"/>
    <w:rsid w:val="002D6338"/>
    <w:rsid w:val="002D6359"/>
    <w:rsid w:val="002D675E"/>
    <w:rsid w:val="002D69FB"/>
    <w:rsid w:val="002D72A1"/>
    <w:rsid w:val="002D74FD"/>
    <w:rsid w:val="002E00BB"/>
    <w:rsid w:val="002E050A"/>
    <w:rsid w:val="002E0D30"/>
    <w:rsid w:val="002E1BEE"/>
    <w:rsid w:val="002E1DB2"/>
    <w:rsid w:val="002E1DBE"/>
    <w:rsid w:val="002E1E33"/>
    <w:rsid w:val="002E2121"/>
    <w:rsid w:val="002E24AE"/>
    <w:rsid w:val="002E2F7B"/>
    <w:rsid w:val="002E30D8"/>
    <w:rsid w:val="002E393D"/>
    <w:rsid w:val="002E3BE1"/>
    <w:rsid w:val="002E4DB7"/>
    <w:rsid w:val="002E4DC3"/>
    <w:rsid w:val="002E52D5"/>
    <w:rsid w:val="002E573E"/>
    <w:rsid w:val="002E5F60"/>
    <w:rsid w:val="002E6A38"/>
    <w:rsid w:val="002E6CDE"/>
    <w:rsid w:val="002E6F3D"/>
    <w:rsid w:val="002E7052"/>
    <w:rsid w:val="002F03A8"/>
    <w:rsid w:val="002F057F"/>
    <w:rsid w:val="002F05B6"/>
    <w:rsid w:val="002F05E6"/>
    <w:rsid w:val="002F065D"/>
    <w:rsid w:val="002F07A3"/>
    <w:rsid w:val="002F0AAB"/>
    <w:rsid w:val="002F0F20"/>
    <w:rsid w:val="002F1B46"/>
    <w:rsid w:val="002F21F3"/>
    <w:rsid w:val="002F21F7"/>
    <w:rsid w:val="002F2620"/>
    <w:rsid w:val="002F26BA"/>
    <w:rsid w:val="002F29D8"/>
    <w:rsid w:val="002F2B9A"/>
    <w:rsid w:val="002F2BB5"/>
    <w:rsid w:val="002F3213"/>
    <w:rsid w:val="002F3800"/>
    <w:rsid w:val="002F3C1C"/>
    <w:rsid w:val="002F4305"/>
    <w:rsid w:val="002F464D"/>
    <w:rsid w:val="002F54E6"/>
    <w:rsid w:val="002F554D"/>
    <w:rsid w:val="002F5C33"/>
    <w:rsid w:val="002F6BA8"/>
    <w:rsid w:val="002F74B2"/>
    <w:rsid w:val="002F74E1"/>
    <w:rsid w:val="002F75D7"/>
    <w:rsid w:val="002F78F4"/>
    <w:rsid w:val="002F7D1B"/>
    <w:rsid w:val="002F7EEF"/>
    <w:rsid w:val="003000A9"/>
    <w:rsid w:val="003004AD"/>
    <w:rsid w:val="00301211"/>
    <w:rsid w:val="00301486"/>
    <w:rsid w:val="00301847"/>
    <w:rsid w:val="00302490"/>
    <w:rsid w:val="00302562"/>
    <w:rsid w:val="00302B0B"/>
    <w:rsid w:val="00302F96"/>
    <w:rsid w:val="0030355D"/>
    <w:rsid w:val="00303743"/>
    <w:rsid w:val="00304060"/>
    <w:rsid w:val="00304EE3"/>
    <w:rsid w:val="00304F54"/>
    <w:rsid w:val="00305153"/>
    <w:rsid w:val="00305236"/>
    <w:rsid w:val="003053A8"/>
    <w:rsid w:val="0030557C"/>
    <w:rsid w:val="00305AFE"/>
    <w:rsid w:val="0030605D"/>
    <w:rsid w:val="0030666D"/>
    <w:rsid w:val="00306814"/>
    <w:rsid w:val="00306C2D"/>
    <w:rsid w:val="00307B4E"/>
    <w:rsid w:val="00310347"/>
    <w:rsid w:val="00310351"/>
    <w:rsid w:val="003114AD"/>
    <w:rsid w:val="003117D9"/>
    <w:rsid w:val="00312A21"/>
    <w:rsid w:val="00312AD7"/>
    <w:rsid w:val="00313095"/>
    <w:rsid w:val="003136B2"/>
    <w:rsid w:val="00313E7E"/>
    <w:rsid w:val="00313EDC"/>
    <w:rsid w:val="0031489C"/>
    <w:rsid w:val="00314D56"/>
    <w:rsid w:val="0031523E"/>
    <w:rsid w:val="0031556B"/>
    <w:rsid w:val="0031560A"/>
    <w:rsid w:val="00315A3A"/>
    <w:rsid w:val="00315FCB"/>
    <w:rsid w:val="003163AB"/>
    <w:rsid w:val="003165ED"/>
    <w:rsid w:val="00316874"/>
    <w:rsid w:val="00320448"/>
    <w:rsid w:val="0032057B"/>
    <w:rsid w:val="00320B0A"/>
    <w:rsid w:val="00320E21"/>
    <w:rsid w:val="003211F4"/>
    <w:rsid w:val="003216EC"/>
    <w:rsid w:val="00321A4B"/>
    <w:rsid w:val="00321B23"/>
    <w:rsid w:val="00321EDE"/>
    <w:rsid w:val="00321F1E"/>
    <w:rsid w:val="00322040"/>
    <w:rsid w:val="003225AC"/>
    <w:rsid w:val="00322E60"/>
    <w:rsid w:val="00323CE6"/>
    <w:rsid w:val="00324216"/>
    <w:rsid w:val="00324345"/>
    <w:rsid w:val="00324386"/>
    <w:rsid w:val="003243D3"/>
    <w:rsid w:val="003247BC"/>
    <w:rsid w:val="0032498D"/>
    <w:rsid w:val="003257FA"/>
    <w:rsid w:val="00325E0E"/>
    <w:rsid w:val="00325F13"/>
    <w:rsid w:val="00326140"/>
    <w:rsid w:val="0032647C"/>
    <w:rsid w:val="00326955"/>
    <w:rsid w:val="00326BEF"/>
    <w:rsid w:val="00326D55"/>
    <w:rsid w:val="00326FD8"/>
    <w:rsid w:val="003272D2"/>
    <w:rsid w:val="0032741C"/>
    <w:rsid w:val="00327648"/>
    <w:rsid w:val="003279CC"/>
    <w:rsid w:val="003279FB"/>
    <w:rsid w:val="00327A48"/>
    <w:rsid w:val="00327BD4"/>
    <w:rsid w:val="00330C9F"/>
    <w:rsid w:val="003312DA"/>
    <w:rsid w:val="003313AF"/>
    <w:rsid w:val="003321EF"/>
    <w:rsid w:val="0033245C"/>
    <w:rsid w:val="003325B4"/>
    <w:rsid w:val="003327A7"/>
    <w:rsid w:val="00332C38"/>
    <w:rsid w:val="00332D70"/>
    <w:rsid w:val="00332F4E"/>
    <w:rsid w:val="00333042"/>
    <w:rsid w:val="00333895"/>
    <w:rsid w:val="00333B5E"/>
    <w:rsid w:val="00333D3C"/>
    <w:rsid w:val="0033416E"/>
    <w:rsid w:val="003341B5"/>
    <w:rsid w:val="003341EF"/>
    <w:rsid w:val="0033432C"/>
    <w:rsid w:val="0033577A"/>
    <w:rsid w:val="00335A4D"/>
    <w:rsid w:val="00335A81"/>
    <w:rsid w:val="003360FD"/>
    <w:rsid w:val="00336700"/>
    <w:rsid w:val="00336947"/>
    <w:rsid w:val="00337050"/>
    <w:rsid w:val="00337F02"/>
    <w:rsid w:val="00337F52"/>
    <w:rsid w:val="0034020F"/>
    <w:rsid w:val="00340C6F"/>
    <w:rsid w:val="00340CC1"/>
    <w:rsid w:val="00341651"/>
    <w:rsid w:val="0034241D"/>
    <w:rsid w:val="00342496"/>
    <w:rsid w:val="003428CB"/>
    <w:rsid w:val="00343DED"/>
    <w:rsid w:val="00344613"/>
    <w:rsid w:val="003446AE"/>
    <w:rsid w:val="00344AF9"/>
    <w:rsid w:val="00345712"/>
    <w:rsid w:val="0034596E"/>
    <w:rsid w:val="00346077"/>
    <w:rsid w:val="003465D7"/>
    <w:rsid w:val="00346BB7"/>
    <w:rsid w:val="00346E1D"/>
    <w:rsid w:val="00346EC9"/>
    <w:rsid w:val="00347B90"/>
    <w:rsid w:val="00347EF0"/>
    <w:rsid w:val="00350423"/>
    <w:rsid w:val="00350674"/>
    <w:rsid w:val="00350846"/>
    <w:rsid w:val="00350D41"/>
    <w:rsid w:val="00351008"/>
    <w:rsid w:val="00351B17"/>
    <w:rsid w:val="00352338"/>
    <w:rsid w:val="00352622"/>
    <w:rsid w:val="003527D2"/>
    <w:rsid w:val="003536D6"/>
    <w:rsid w:val="00353956"/>
    <w:rsid w:val="00353C71"/>
    <w:rsid w:val="00353EAB"/>
    <w:rsid w:val="003544B5"/>
    <w:rsid w:val="00355B95"/>
    <w:rsid w:val="00355CC6"/>
    <w:rsid w:val="00356276"/>
    <w:rsid w:val="003564DD"/>
    <w:rsid w:val="00356826"/>
    <w:rsid w:val="00356C76"/>
    <w:rsid w:val="00356CDA"/>
    <w:rsid w:val="00356D95"/>
    <w:rsid w:val="00356F17"/>
    <w:rsid w:val="00357518"/>
    <w:rsid w:val="003576FD"/>
    <w:rsid w:val="00357F7C"/>
    <w:rsid w:val="0036049F"/>
    <w:rsid w:val="00360B13"/>
    <w:rsid w:val="0036106A"/>
    <w:rsid w:val="00361211"/>
    <w:rsid w:val="00361361"/>
    <w:rsid w:val="0036143E"/>
    <w:rsid w:val="00361650"/>
    <w:rsid w:val="00361ED2"/>
    <w:rsid w:val="00362EF9"/>
    <w:rsid w:val="00363A4B"/>
    <w:rsid w:val="00364881"/>
    <w:rsid w:val="00364B98"/>
    <w:rsid w:val="00364F8A"/>
    <w:rsid w:val="0036627F"/>
    <w:rsid w:val="00366418"/>
    <w:rsid w:val="003664F3"/>
    <w:rsid w:val="00366986"/>
    <w:rsid w:val="00366FFB"/>
    <w:rsid w:val="003673EF"/>
    <w:rsid w:val="003675C7"/>
    <w:rsid w:val="00367C4F"/>
    <w:rsid w:val="00370152"/>
    <w:rsid w:val="00370926"/>
    <w:rsid w:val="00370CCA"/>
    <w:rsid w:val="00371206"/>
    <w:rsid w:val="00371920"/>
    <w:rsid w:val="00372107"/>
    <w:rsid w:val="003721CE"/>
    <w:rsid w:val="00372647"/>
    <w:rsid w:val="003731BC"/>
    <w:rsid w:val="003731BE"/>
    <w:rsid w:val="00373ADE"/>
    <w:rsid w:val="00373AEC"/>
    <w:rsid w:val="0037403F"/>
    <w:rsid w:val="003746D9"/>
    <w:rsid w:val="00374967"/>
    <w:rsid w:val="00374A29"/>
    <w:rsid w:val="00374BED"/>
    <w:rsid w:val="00374F83"/>
    <w:rsid w:val="00375057"/>
    <w:rsid w:val="0037512A"/>
    <w:rsid w:val="00375A31"/>
    <w:rsid w:val="00375A60"/>
    <w:rsid w:val="00375CED"/>
    <w:rsid w:val="0037660A"/>
    <w:rsid w:val="003767F5"/>
    <w:rsid w:val="00376EE3"/>
    <w:rsid w:val="003770AC"/>
    <w:rsid w:val="00377545"/>
    <w:rsid w:val="00377969"/>
    <w:rsid w:val="003801E5"/>
    <w:rsid w:val="0038150A"/>
    <w:rsid w:val="003819FA"/>
    <w:rsid w:val="003825AB"/>
    <w:rsid w:val="0038289D"/>
    <w:rsid w:val="00382C29"/>
    <w:rsid w:val="00382E34"/>
    <w:rsid w:val="003831D4"/>
    <w:rsid w:val="003832AA"/>
    <w:rsid w:val="003834C0"/>
    <w:rsid w:val="00383675"/>
    <w:rsid w:val="00383914"/>
    <w:rsid w:val="0038426A"/>
    <w:rsid w:val="00384E33"/>
    <w:rsid w:val="00385064"/>
    <w:rsid w:val="00385377"/>
    <w:rsid w:val="00385653"/>
    <w:rsid w:val="00385FA1"/>
    <w:rsid w:val="00386061"/>
    <w:rsid w:val="00386586"/>
    <w:rsid w:val="00386F7D"/>
    <w:rsid w:val="00387C19"/>
    <w:rsid w:val="0039015D"/>
    <w:rsid w:val="00390AFD"/>
    <w:rsid w:val="00391037"/>
    <w:rsid w:val="0039188F"/>
    <w:rsid w:val="00392149"/>
    <w:rsid w:val="003921C6"/>
    <w:rsid w:val="00392A40"/>
    <w:rsid w:val="00393254"/>
    <w:rsid w:val="00393291"/>
    <w:rsid w:val="003937EE"/>
    <w:rsid w:val="003942BE"/>
    <w:rsid w:val="00394B2B"/>
    <w:rsid w:val="00394BBE"/>
    <w:rsid w:val="003959F4"/>
    <w:rsid w:val="00395E21"/>
    <w:rsid w:val="003963EC"/>
    <w:rsid w:val="00396A17"/>
    <w:rsid w:val="00396A38"/>
    <w:rsid w:val="00396BE1"/>
    <w:rsid w:val="003970DE"/>
    <w:rsid w:val="00397219"/>
    <w:rsid w:val="003978C7"/>
    <w:rsid w:val="00397936"/>
    <w:rsid w:val="003A096D"/>
    <w:rsid w:val="003A0DF6"/>
    <w:rsid w:val="003A1160"/>
    <w:rsid w:val="003A16F2"/>
    <w:rsid w:val="003A174C"/>
    <w:rsid w:val="003A1D8E"/>
    <w:rsid w:val="003A1EBF"/>
    <w:rsid w:val="003A21CA"/>
    <w:rsid w:val="003A385F"/>
    <w:rsid w:val="003A47B0"/>
    <w:rsid w:val="003A495B"/>
    <w:rsid w:val="003A5549"/>
    <w:rsid w:val="003A5599"/>
    <w:rsid w:val="003A5C4E"/>
    <w:rsid w:val="003A60E8"/>
    <w:rsid w:val="003A61D7"/>
    <w:rsid w:val="003A630D"/>
    <w:rsid w:val="003A6750"/>
    <w:rsid w:val="003A7207"/>
    <w:rsid w:val="003A79F3"/>
    <w:rsid w:val="003A7C1B"/>
    <w:rsid w:val="003A7F89"/>
    <w:rsid w:val="003B03B5"/>
    <w:rsid w:val="003B0B01"/>
    <w:rsid w:val="003B0FD6"/>
    <w:rsid w:val="003B1329"/>
    <w:rsid w:val="003B1D61"/>
    <w:rsid w:val="003B2150"/>
    <w:rsid w:val="003B2554"/>
    <w:rsid w:val="003B307E"/>
    <w:rsid w:val="003B327E"/>
    <w:rsid w:val="003B367D"/>
    <w:rsid w:val="003B4124"/>
    <w:rsid w:val="003B4656"/>
    <w:rsid w:val="003B491C"/>
    <w:rsid w:val="003B4B24"/>
    <w:rsid w:val="003B5229"/>
    <w:rsid w:val="003B58AD"/>
    <w:rsid w:val="003B58B1"/>
    <w:rsid w:val="003B5A6A"/>
    <w:rsid w:val="003B5F6B"/>
    <w:rsid w:val="003B6478"/>
    <w:rsid w:val="003B6C3F"/>
    <w:rsid w:val="003B7038"/>
    <w:rsid w:val="003B7861"/>
    <w:rsid w:val="003B7BF9"/>
    <w:rsid w:val="003C019E"/>
    <w:rsid w:val="003C030A"/>
    <w:rsid w:val="003C0882"/>
    <w:rsid w:val="003C092E"/>
    <w:rsid w:val="003C117D"/>
    <w:rsid w:val="003C1485"/>
    <w:rsid w:val="003C1EB6"/>
    <w:rsid w:val="003C29C7"/>
    <w:rsid w:val="003C2C4A"/>
    <w:rsid w:val="003C2D6C"/>
    <w:rsid w:val="003C2DD0"/>
    <w:rsid w:val="003C3123"/>
    <w:rsid w:val="003C3287"/>
    <w:rsid w:val="003C34E7"/>
    <w:rsid w:val="003C386D"/>
    <w:rsid w:val="003C45AC"/>
    <w:rsid w:val="003C46C7"/>
    <w:rsid w:val="003C4EA9"/>
    <w:rsid w:val="003C4ECE"/>
    <w:rsid w:val="003C4EFE"/>
    <w:rsid w:val="003C5002"/>
    <w:rsid w:val="003C54FA"/>
    <w:rsid w:val="003C57FD"/>
    <w:rsid w:val="003C5C92"/>
    <w:rsid w:val="003C6301"/>
    <w:rsid w:val="003C672B"/>
    <w:rsid w:val="003C688F"/>
    <w:rsid w:val="003C6F91"/>
    <w:rsid w:val="003C7136"/>
    <w:rsid w:val="003C755E"/>
    <w:rsid w:val="003C78BE"/>
    <w:rsid w:val="003C7DB2"/>
    <w:rsid w:val="003D0110"/>
    <w:rsid w:val="003D0216"/>
    <w:rsid w:val="003D08D9"/>
    <w:rsid w:val="003D0E01"/>
    <w:rsid w:val="003D176B"/>
    <w:rsid w:val="003D17FF"/>
    <w:rsid w:val="003D188D"/>
    <w:rsid w:val="003D1949"/>
    <w:rsid w:val="003D1A83"/>
    <w:rsid w:val="003D1B95"/>
    <w:rsid w:val="003D1C23"/>
    <w:rsid w:val="003D1F44"/>
    <w:rsid w:val="003D26D6"/>
    <w:rsid w:val="003D2AF7"/>
    <w:rsid w:val="003D2D91"/>
    <w:rsid w:val="003D31A0"/>
    <w:rsid w:val="003D3300"/>
    <w:rsid w:val="003D3B97"/>
    <w:rsid w:val="003D3C42"/>
    <w:rsid w:val="003D3E41"/>
    <w:rsid w:val="003D45EE"/>
    <w:rsid w:val="003D5436"/>
    <w:rsid w:val="003D5630"/>
    <w:rsid w:val="003D56FB"/>
    <w:rsid w:val="003D6042"/>
    <w:rsid w:val="003D6047"/>
    <w:rsid w:val="003D6472"/>
    <w:rsid w:val="003D6B63"/>
    <w:rsid w:val="003D7076"/>
    <w:rsid w:val="003D7844"/>
    <w:rsid w:val="003D7A0B"/>
    <w:rsid w:val="003E021A"/>
    <w:rsid w:val="003E06F7"/>
    <w:rsid w:val="003E0780"/>
    <w:rsid w:val="003E081F"/>
    <w:rsid w:val="003E0990"/>
    <w:rsid w:val="003E107D"/>
    <w:rsid w:val="003E15AB"/>
    <w:rsid w:val="003E1DA7"/>
    <w:rsid w:val="003E1F4C"/>
    <w:rsid w:val="003E23A0"/>
    <w:rsid w:val="003E23F3"/>
    <w:rsid w:val="003E25B0"/>
    <w:rsid w:val="003E3BDD"/>
    <w:rsid w:val="003E3CB7"/>
    <w:rsid w:val="003E3EA2"/>
    <w:rsid w:val="003E400B"/>
    <w:rsid w:val="003E432E"/>
    <w:rsid w:val="003E4BE8"/>
    <w:rsid w:val="003E4D37"/>
    <w:rsid w:val="003E4FA2"/>
    <w:rsid w:val="003E55C6"/>
    <w:rsid w:val="003E5627"/>
    <w:rsid w:val="003E5AC4"/>
    <w:rsid w:val="003E5D92"/>
    <w:rsid w:val="003E66DA"/>
    <w:rsid w:val="003E6881"/>
    <w:rsid w:val="003E73C2"/>
    <w:rsid w:val="003F0136"/>
    <w:rsid w:val="003F0A5E"/>
    <w:rsid w:val="003F0C94"/>
    <w:rsid w:val="003F0EEE"/>
    <w:rsid w:val="003F0F03"/>
    <w:rsid w:val="003F12CE"/>
    <w:rsid w:val="003F16AE"/>
    <w:rsid w:val="003F1913"/>
    <w:rsid w:val="003F1D16"/>
    <w:rsid w:val="003F1E58"/>
    <w:rsid w:val="003F24FB"/>
    <w:rsid w:val="003F2E0F"/>
    <w:rsid w:val="003F309C"/>
    <w:rsid w:val="003F32A2"/>
    <w:rsid w:val="003F4046"/>
    <w:rsid w:val="003F41B9"/>
    <w:rsid w:val="003F4B20"/>
    <w:rsid w:val="003F4B93"/>
    <w:rsid w:val="003F50F9"/>
    <w:rsid w:val="003F557E"/>
    <w:rsid w:val="003F5A31"/>
    <w:rsid w:val="003F631C"/>
    <w:rsid w:val="003F63DD"/>
    <w:rsid w:val="003F6875"/>
    <w:rsid w:val="003F690B"/>
    <w:rsid w:val="003F6AFD"/>
    <w:rsid w:val="003F6B89"/>
    <w:rsid w:val="003F7216"/>
    <w:rsid w:val="003F7DA5"/>
    <w:rsid w:val="004006E7"/>
    <w:rsid w:val="00400ADB"/>
    <w:rsid w:val="00400D4E"/>
    <w:rsid w:val="00400F2F"/>
    <w:rsid w:val="0040144A"/>
    <w:rsid w:val="00401533"/>
    <w:rsid w:val="00401C24"/>
    <w:rsid w:val="00401D93"/>
    <w:rsid w:val="004024D9"/>
    <w:rsid w:val="00402D11"/>
    <w:rsid w:val="00402F47"/>
    <w:rsid w:val="0040308C"/>
    <w:rsid w:val="00403182"/>
    <w:rsid w:val="004034E3"/>
    <w:rsid w:val="00403761"/>
    <w:rsid w:val="00403868"/>
    <w:rsid w:val="00403EF5"/>
    <w:rsid w:val="00404687"/>
    <w:rsid w:val="00404754"/>
    <w:rsid w:val="00404813"/>
    <w:rsid w:val="0040491C"/>
    <w:rsid w:val="0040491E"/>
    <w:rsid w:val="0040491F"/>
    <w:rsid w:val="00404B80"/>
    <w:rsid w:val="00404DF8"/>
    <w:rsid w:val="00404E15"/>
    <w:rsid w:val="004057E5"/>
    <w:rsid w:val="00405F73"/>
    <w:rsid w:val="00405F86"/>
    <w:rsid w:val="00406027"/>
    <w:rsid w:val="00406BE8"/>
    <w:rsid w:val="00406DBA"/>
    <w:rsid w:val="00407264"/>
    <w:rsid w:val="00410166"/>
    <w:rsid w:val="0041062A"/>
    <w:rsid w:val="004109E0"/>
    <w:rsid w:val="00410BD9"/>
    <w:rsid w:val="00410F9A"/>
    <w:rsid w:val="0041112F"/>
    <w:rsid w:val="00411589"/>
    <w:rsid w:val="0041169A"/>
    <w:rsid w:val="00411E7E"/>
    <w:rsid w:val="00412032"/>
    <w:rsid w:val="00412123"/>
    <w:rsid w:val="00413244"/>
    <w:rsid w:val="00413466"/>
    <w:rsid w:val="00413824"/>
    <w:rsid w:val="00413BA1"/>
    <w:rsid w:val="00413DD7"/>
    <w:rsid w:val="0041499F"/>
    <w:rsid w:val="00414D6C"/>
    <w:rsid w:val="00414E03"/>
    <w:rsid w:val="00414E7C"/>
    <w:rsid w:val="004156EA"/>
    <w:rsid w:val="00415703"/>
    <w:rsid w:val="004161A5"/>
    <w:rsid w:val="00416D3C"/>
    <w:rsid w:val="00416E5B"/>
    <w:rsid w:val="00417366"/>
    <w:rsid w:val="0041780A"/>
    <w:rsid w:val="00417B01"/>
    <w:rsid w:val="00417D6B"/>
    <w:rsid w:val="0042006D"/>
    <w:rsid w:val="004201D4"/>
    <w:rsid w:val="00421377"/>
    <w:rsid w:val="004215DA"/>
    <w:rsid w:val="0042177F"/>
    <w:rsid w:val="00421A9E"/>
    <w:rsid w:val="00421F67"/>
    <w:rsid w:val="004223C8"/>
    <w:rsid w:val="004223D0"/>
    <w:rsid w:val="00422437"/>
    <w:rsid w:val="0042250A"/>
    <w:rsid w:val="00422A9F"/>
    <w:rsid w:val="00422AEB"/>
    <w:rsid w:val="00422B73"/>
    <w:rsid w:val="00422DBF"/>
    <w:rsid w:val="004234B1"/>
    <w:rsid w:val="00423916"/>
    <w:rsid w:val="00423BD1"/>
    <w:rsid w:val="00423C9A"/>
    <w:rsid w:val="0042455C"/>
    <w:rsid w:val="00424C17"/>
    <w:rsid w:val="00424F7B"/>
    <w:rsid w:val="004251B8"/>
    <w:rsid w:val="00425C9C"/>
    <w:rsid w:val="00425E39"/>
    <w:rsid w:val="0042627D"/>
    <w:rsid w:val="0042682E"/>
    <w:rsid w:val="00427446"/>
    <w:rsid w:val="00427F18"/>
    <w:rsid w:val="0043007C"/>
    <w:rsid w:val="00431228"/>
    <w:rsid w:val="00431566"/>
    <w:rsid w:val="004316FB"/>
    <w:rsid w:val="0043185A"/>
    <w:rsid w:val="00431CA5"/>
    <w:rsid w:val="00431DCB"/>
    <w:rsid w:val="00432CED"/>
    <w:rsid w:val="00432D46"/>
    <w:rsid w:val="00432D73"/>
    <w:rsid w:val="00432E6A"/>
    <w:rsid w:val="00433DED"/>
    <w:rsid w:val="004345BE"/>
    <w:rsid w:val="004349EE"/>
    <w:rsid w:val="00434AD1"/>
    <w:rsid w:val="0043521D"/>
    <w:rsid w:val="004352F2"/>
    <w:rsid w:val="00435AF6"/>
    <w:rsid w:val="00435C46"/>
    <w:rsid w:val="00436150"/>
    <w:rsid w:val="00437211"/>
    <w:rsid w:val="0043734E"/>
    <w:rsid w:val="0043738A"/>
    <w:rsid w:val="00437752"/>
    <w:rsid w:val="004408B7"/>
    <w:rsid w:val="00440ABE"/>
    <w:rsid w:val="00440B38"/>
    <w:rsid w:val="00440C93"/>
    <w:rsid w:val="00440F48"/>
    <w:rsid w:val="00441352"/>
    <w:rsid w:val="004418B7"/>
    <w:rsid w:val="00442096"/>
    <w:rsid w:val="00442DCF"/>
    <w:rsid w:val="0044312A"/>
    <w:rsid w:val="0044440B"/>
    <w:rsid w:val="004449CE"/>
    <w:rsid w:val="004449FC"/>
    <w:rsid w:val="00445113"/>
    <w:rsid w:val="0044542C"/>
    <w:rsid w:val="00446343"/>
    <w:rsid w:val="00446397"/>
    <w:rsid w:val="0044656D"/>
    <w:rsid w:val="00446571"/>
    <w:rsid w:val="00446691"/>
    <w:rsid w:val="004466FC"/>
    <w:rsid w:val="00447337"/>
    <w:rsid w:val="0044764F"/>
    <w:rsid w:val="00447A41"/>
    <w:rsid w:val="00447F93"/>
    <w:rsid w:val="00447F9C"/>
    <w:rsid w:val="00450D4B"/>
    <w:rsid w:val="00451142"/>
    <w:rsid w:val="004515F4"/>
    <w:rsid w:val="00451B70"/>
    <w:rsid w:val="00451E11"/>
    <w:rsid w:val="0045245E"/>
    <w:rsid w:val="0045273B"/>
    <w:rsid w:val="0045296D"/>
    <w:rsid w:val="00452A4F"/>
    <w:rsid w:val="0045350F"/>
    <w:rsid w:val="00453788"/>
    <w:rsid w:val="00454392"/>
    <w:rsid w:val="00454400"/>
    <w:rsid w:val="0045479A"/>
    <w:rsid w:val="00454A81"/>
    <w:rsid w:val="00454ACE"/>
    <w:rsid w:val="00454CCD"/>
    <w:rsid w:val="0045512F"/>
    <w:rsid w:val="004555B3"/>
    <w:rsid w:val="00455B58"/>
    <w:rsid w:val="00455D99"/>
    <w:rsid w:val="00455E9C"/>
    <w:rsid w:val="004565F2"/>
    <w:rsid w:val="00456664"/>
    <w:rsid w:val="00456845"/>
    <w:rsid w:val="00456D9F"/>
    <w:rsid w:val="00457654"/>
    <w:rsid w:val="00457A5E"/>
    <w:rsid w:val="00460081"/>
    <w:rsid w:val="00460F82"/>
    <w:rsid w:val="004612D6"/>
    <w:rsid w:val="00461375"/>
    <w:rsid w:val="0046199D"/>
    <w:rsid w:val="00461CBA"/>
    <w:rsid w:val="00461F72"/>
    <w:rsid w:val="00462114"/>
    <w:rsid w:val="00462314"/>
    <w:rsid w:val="004623FA"/>
    <w:rsid w:val="00462B67"/>
    <w:rsid w:val="00462C7B"/>
    <w:rsid w:val="00462D4F"/>
    <w:rsid w:val="00463252"/>
    <w:rsid w:val="00463AA7"/>
    <w:rsid w:val="004647B9"/>
    <w:rsid w:val="0046480B"/>
    <w:rsid w:val="00465549"/>
    <w:rsid w:val="004661C5"/>
    <w:rsid w:val="004665A3"/>
    <w:rsid w:val="004666D0"/>
    <w:rsid w:val="0046748F"/>
    <w:rsid w:val="004674AC"/>
    <w:rsid w:val="004679BC"/>
    <w:rsid w:val="004700AC"/>
    <w:rsid w:val="004702E7"/>
    <w:rsid w:val="004707BB"/>
    <w:rsid w:val="00471452"/>
    <w:rsid w:val="00471715"/>
    <w:rsid w:val="00471846"/>
    <w:rsid w:val="00471C22"/>
    <w:rsid w:val="00471EB9"/>
    <w:rsid w:val="00471ED5"/>
    <w:rsid w:val="00472AE3"/>
    <w:rsid w:val="00473137"/>
    <w:rsid w:val="004742A4"/>
    <w:rsid w:val="004742F3"/>
    <w:rsid w:val="004754EA"/>
    <w:rsid w:val="00475649"/>
    <w:rsid w:val="004758B6"/>
    <w:rsid w:val="00475E2D"/>
    <w:rsid w:val="00475F4A"/>
    <w:rsid w:val="00476194"/>
    <w:rsid w:val="0047628F"/>
    <w:rsid w:val="00476E8A"/>
    <w:rsid w:val="00476F3D"/>
    <w:rsid w:val="00477001"/>
    <w:rsid w:val="004775D5"/>
    <w:rsid w:val="00477F0E"/>
    <w:rsid w:val="004802C2"/>
    <w:rsid w:val="004804DB"/>
    <w:rsid w:val="00480C38"/>
    <w:rsid w:val="00480F6F"/>
    <w:rsid w:val="00481319"/>
    <w:rsid w:val="0048171D"/>
    <w:rsid w:val="004819CD"/>
    <w:rsid w:val="00481B83"/>
    <w:rsid w:val="00482C5D"/>
    <w:rsid w:val="00482E2D"/>
    <w:rsid w:val="0048310B"/>
    <w:rsid w:val="00483120"/>
    <w:rsid w:val="0048346F"/>
    <w:rsid w:val="00483686"/>
    <w:rsid w:val="004840C3"/>
    <w:rsid w:val="00484170"/>
    <w:rsid w:val="00484613"/>
    <w:rsid w:val="00484DB0"/>
    <w:rsid w:val="00484FDA"/>
    <w:rsid w:val="0048543E"/>
    <w:rsid w:val="004857B7"/>
    <w:rsid w:val="00485D4B"/>
    <w:rsid w:val="00486A15"/>
    <w:rsid w:val="00486B4E"/>
    <w:rsid w:val="00487135"/>
    <w:rsid w:val="00491076"/>
    <w:rsid w:val="004911C2"/>
    <w:rsid w:val="00491A46"/>
    <w:rsid w:val="00491A69"/>
    <w:rsid w:val="00492F48"/>
    <w:rsid w:val="00493292"/>
    <w:rsid w:val="00493FC3"/>
    <w:rsid w:val="0049447C"/>
    <w:rsid w:val="00494761"/>
    <w:rsid w:val="004948D7"/>
    <w:rsid w:val="00494B58"/>
    <w:rsid w:val="00494E1C"/>
    <w:rsid w:val="0049520E"/>
    <w:rsid w:val="00495661"/>
    <w:rsid w:val="00495C2A"/>
    <w:rsid w:val="00495D7D"/>
    <w:rsid w:val="004969DA"/>
    <w:rsid w:val="00496B67"/>
    <w:rsid w:val="004976C0"/>
    <w:rsid w:val="004976D2"/>
    <w:rsid w:val="004978DB"/>
    <w:rsid w:val="00497F58"/>
    <w:rsid w:val="004A02A4"/>
    <w:rsid w:val="004A044C"/>
    <w:rsid w:val="004A0985"/>
    <w:rsid w:val="004A122F"/>
    <w:rsid w:val="004A1742"/>
    <w:rsid w:val="004A1C78"/>
    <w:rsid w:val="004A1D8B"/>
    <w:rsid w:val="004A1F33"/>
    <w:rsid w:val="004A2394"/>
    <w:rsid w:val="004A2683"/>
    <w:rsid w:val="004A2739"/>
    <w:rsid w:val="004A2A45"/>
    <w:rsid w:val="004A2F4B"/>
    <w:rsid w:val="004A3719"/>
    <w:rsid w:val="004A3E2C"/>
    <w:rsid w:val="004A4E11"/>
    <w:rsid w:val="004A5F9E"/>
    <w:rsid w:val="004A61E8"/>
    <w:rsid w:val="004A6CE7"/>
    <w:rsid w:val="004A7125"/>
    <w:rsid w:val="004A7144"/>
    <w:rsid w:val="004A71EE"/>
    <w:rsid w:val="004A7AE3"/>
    <w:rsid w:val="004A7BB7"/>
    <w:rsid w:val="004A7C10"/>
    <w:rsid w:val="004B00E2"/>
    <w:rsid w:val="004B0384"/>
    <w:rsid w:val="004B06CD"/>
    <w:rsid w:val="004B153F"/>
    <w:rsid w:val="004B2726"/>
    <w:rsid w:val="004B28F1"/>
    <w:rsid w:val="004B30D6"/>
    <w:rsid w:val="004B399C"/>
    <w:rsid w:val="004B3B4C"/>
    <w:rsid w:val="004B3E2B"/>
    <w:rsid w:val="004B4709"/>
    <w:rsid w:val="004B4DCD"/>
    <w:rsid w:val="004B56FF"/>
    <w:rsid w:val="004B5788"/>
    <w:rsid w:val="004B6215"/>
    <w:rsid w:val="004B640F"/>
    <w:rsid w:val="004B67B2"/>
    <w:rsid w:val="004B6CBD"/>
    <w:rsid w:val="004B72DB"/>
    <w:rsid w:val="004B74A8"/>
    <w:rsid w:val="004C0E1D"/>
    <w:rsid w:val="004C152D"/>
    <w:rsid w:val="004C17F1"/>
    <w:rsid w:val="004C20C4"/>
    <w:rsid w:val="004C24A3"/>
    <w:rsid w:val="004C402D"/>
    <w:rsid w:val="004C41B6"/>
    <w:rsid w:val="004C4254"/>
    <w:rsid w:val="004C4F1F"/>
    <w:rsid w:val="004C5144"/>
    <w:rsid w:val="004C52E1"/>
    <w:rsid w:val="004C58D7"/>
    <w:rsid w:val="004C5946"/>
    <w:rsid w:val="004C5A08"/>
    <w:rsid w:val="004C5DEE"/>
    <w:rsid w:val="004C62B9"/>
    <w:rsid w:val="004C64FA"/>
    <w:rsid w:val="004C6F09"/>
    <w:rsid w:val="004C71D6"/>
    <w:rsid w:val="004C7C00"/>
    <w:rsid w:val="004C7D84"/>
    <w:rsid w:val="004D028B"/>
    <w:rsid w:val="004D0540"/>
    <w:rsid w:val="004D0B11"/>
    <w:rsid w:val="004D0D5E"/>
    <w:rsid w:val="004D13E8"/>
    <w:rsid w:val="004D14FE"/>
    <w:rsid w:val="004D1871"/>
    <w:rsid w:val="004D1DEC"/>
    <w:rsid w:val="004D1EB4"/>
    <w:rsid w:val="004D1FBA"/>
    <w:rsid w:val="004D2352"/>
    <w:rsid w:val="004D24A3"/>
    <w:rsid w:val="004D340F"/>
    <w:rsid w:val="004D3940"/>
    <w:rsid w:val="004D3F55"/>
    <w:rsid w:val="004D42B6"/>
    <w:rsid w:val="004D4B0C"/>
    <w:rsid w:val="004D4D1F"/>
    <w:rsid w:val="004D4DA0"/>
    <w:rsid w:val="004D4F26"/>
    <w:rsid w:val="004D554B"/>
    <w:rsid w:val="004D59D9"/>
    <w:rsid w:val="004D5BFC"/>
    <w:rsid w:val="004D5E90"/>
    <w:rsid w:val="004D6551"/>
    <w:rsid w:val="004D695E"/>
    <w:rsid w:val="004D6B9B"/>
    <w:rsid w:val="004D7804"/>
    <w:rsid w:val="004D7A7A"/>
    <w:rsid w:val="004D7CFD"/>
    <w:rsid w:val="004D7D87"/>
    <w:rsid w:val="004E046F"/>
    <w:rsid w:val="004E04F6"/>
    <w:rsid w:val="004E0B2B"/>
    <w:rsid w:val="004E0C5B"/>
    <w:rsid w:val="004E0DC3"/>
    <w:rsid w:val="004E0F09"/>
    <w:rsid w:val="004E1216"/>
    <w:rsid w:val="004E12DD"/>
    <w:rsid w:val="004E1817"/>
    <w:rsid w:val="004E1B58"/>
    <w:rsid w:val="004E2011"/>
    <w:rsid w:val="004E201D"/>
    <w:rsid w:val="004E2499"/>
    <w:rsid w:val="004E2FBE"/>
    <w:rsid w:val="004E3ED1"/>
    <w:rsid w:val="004E4808"/>
    <w:rsid w:val="004E481D"/>
    <w:rsid w:val="004E55C8"/>
    <w:rsid w:val="004E585F"/>
    <w:rsid w:val="004E5A91"/>
    <w:rsid w:val="004E5AFA"/>
    <w:rsid w:val="004E5B04"/>
    <w:rsid w:val="004E5CB5"/>
    <w:rsid w:val="004E5F77"/>
    <w:rsid w:val="004E61AE"/>
    <w:rsid w:val="004E6A48"/>
    <w:rsid w:val="004E7034"/>
    <w:rsid w:val="004E732E"/>
    <w:rsid w:val="004E7B01"/>
    <w:rsid w:val="004E7B61"/>
    <w:rsid w:val="004F02D1"/>
    <w:rsid w:val="004F0C69"/>
    <w:rsid w:val="004F13EE"/>
    <w:rsid w:val="004F1483"/>
    <w:rsid w:val="004F1683"/>
    <w:rsid w:val="004F1979"/>
    <w:rsid w:val="004F1F90"/>
    <w:rsid w:val="004F2973"/>
    <w:rsid w:val="004F310E"/>
    <w:rsid w:val="004F323D"/>
    <w:rsid w:val="004F3CAB"/>
    <w:rsid w:val="004F3E6C"/>
    <w:rsid w:val="004F3F05"/>
    <w:rsid w:val="004F42B1"/>
    <w:rsid w:val="004F4633"/>
    <w:rsid w:val="004F47C7"/>
    <w:rsid w:val="004F4D4B"/>
    <w:rsid w:val="004F4DD5"/>
    <w:rsid w:val="004F5BF7"/>
    <w:rsid w:val="004F5E80"/>
    <w:rsid w:val="004F6938"/>
    <w:rsid w:val="004F6E4A"/>
    <w:rsid w:val="004F7722"/>
    <w:rsid w:val="0050024E"/>
    <w:rsid w:val="00500376"/>
    <w:rsid w:val="00500A50"/>
    <w:rsid w:val="00501396"/>
    <w:rsid w:val="00501B05"/>
    <w:rsid w:val="00502438"/>
    <w:rsid w:val="005028A3"/>
    <w:rsid w:val="00502C3B"/>
    <w:rsid w:val="005030AA"/>
    <w:rsid w:val="00504016"/>
    <w:rsid w:val="00504467"/>
    <w:rsid w:val="005046EC"/>
    <w:rsid w:val="00504DA0"/>
    <w:rsid w:val="00505004"/>
    <w:rsid w:val="00505504"/>
    <w:rsid w:val="00505F35"/>
    <w:rsid w:val="005064A7"/>
    <w:rsid w:val="005066AF"/>
    <w:rsid w:val="00507932"/>
    <w:rsid w:val="005104FA"/>
    <w:rsid w:val="0051095A"/>
    <w:rsid w:val="00510D3E"/>
    <w:rsid w:val="00511081"/>
    <w:rsid w:val="005111C5"/>
    <w:rsid w:val="005111FB"/>
    <w:rsid w:val="005115FC"/>
    <w:rsid w:val="00511817"/>
    <w:rsid w:val="0051196C"/>
    <w:rsid w:val="0051225C"/>
    <w:rsid w:val="005124CB"/>
    <w:rsid w:val="00512627"/>
    <w:rsid w:val="00512695"/>
    <w:rsid w:val="00512D20"/>
    <w:rsid w:val="005131CF"/>
    <w:rsid w:val="0051321E"/>
    <w:rsid w:val="00513F9F"/>
    <w:rsid w:val="005143AA"/>
    <w:rsid w:val="00514B26"/>
    <w:rsid w:val="00515B90"/>
    <w:rsid w:val="00515D34"/>
    <w:rsid w:val="0051645B"/>
    <w:rsid w:val="00517E45"/>
    <w:rsid w:val="00517F38"/>
    <w:rsid w:val="00520532"/>
    <w:rsid w:val="00520874"/>
    <w:rsid w:val="00520ACB"/>
    <w:rsid w:val="00521CC0"/>
    <w:rsid w:val="00521FD8"/>
    <w:rsid w:val="00522077"/>
    <w:rsid w:val="005220CE"/>
    <w:rsid w:val="005228E8"/>
    <w:rsid w:val="00522C04"/>
    <w:rsid w:val="00523195"/>
    <w:rsid w:val="0052394C"/>
    <w:rsid w:val="00524025"/>
    <w:rsid w:val="00524056"/>
    <w:rsid w:val="0052434C"/>
    <w:rsid w:val="0052436C"/>
    <w:rsid w:val="00524670"/>
    <w:rsid w:val="005248F2"/>
    <w:rsid w:val="00524B0A"/>
    <w:rsid w:val="00525DC2"/>
    <w:rsid w:val="0052608E"/>
    <w:rsid w:val="00526435"/>
    <w:rsid w:val="00526BF7"/>
    <w:rsid w:val="00527516"/>
    <w:rsid w:val="00527595"/>
    <w:rsid w:val="005275F0"/>
    <w:rsid w:val="00527698"/>
    <w:rsid w:val="0052775A"/>
    <w:rsid w:val="00527A0C"/>
    <w:rsid w:val="00527B69"/>
    <w:rsid w:val="00527C07"/>
    <w:rsid w:val="00527DDB"/>
    <w:rsid w:val="005300EB"/>
    <w:rsid w:val="00530395"/>
    <w:rsid w:val="005305AC"/>
    <w:rsid w:val="005306A2"/>
    <w:rsid w:val="0053161A"/>
    <w:rsid w:val="00531660"/>
    <w:rsid w:val="00532109"/>
    <w:rsid w:val="0053251E"/>
    <w:rsid w:val="00532DEB"/>
    <w:rsid w:val="0053328B"/>
    <w:rsid w:val="00533318"/>
    <w:rsid w:val="0053395B"/>
    <w:rsid w:val="0053403F"/>
    <w:rsid w:val="00534720"/>
    <w:rsid w:val="00534AE4"/>
    <w:rsid w:val="00534B39"/>
    <w:rsid w:val="00534C64"/>
    <w:rsid w:val="00534EB8"/>
    <w:rsid w:val="005353EE"/>
    <w:rsid w:val="00535792"/>
    <w:rsid w:val="00535A79"/>
    <w:rsid w:val="0053672E"/>
    <w:rsid w:val="00537527"/>
    <w:rsid w:val="00537A62"/>
    <w:rsid w:val="00540069"/>
    <w:rsid w:val="00540721"/>
    <w:rsid w:val="00540B4F"/>
    <w:rsid w:val="00541071"/>
    <w:rsid w:val="00541398"/>
    <w:rsid w:val="00541520"/>
    <w:rsid w:val="0054165F"/>
    <w:rsid w:val="005418F0"/>
    <w:rsid w:val="0054190D"/>
    <w:rsid w:val="00541CEC"/>
    <w:rsid w:val="005429CE"/>
    <w:rsid w:val="00542D3F"/>
    <w:rsid w:val="00542FCF"/>
    <w:rsid w:val="00544182"/>
    <w:rsid w:val="0054480C"/>
    <w:rsid w:val="005449C9"/>
    <w:rsid w:val="00544F22"/>
    <w:rsid w:val="005453D2"/>
    <w:rsid w:val="00545AA9"/>
    <w:rsid w:val="00545B59"/>
    <w:rsid w:val="00545B84"/>
    <w:rsid w:val="00545F67"/>
    <w:rsid w:val="005462C5"/>
    <w:rsid w:val="00546530"/>
    <w:rsid w:val="00550628"/>
    <w:rsid w:val="00550736"/>
    <w:rsid w:val="00550B40"/>
    <w:rsid w:val="00550FB1"/>
    <w:rsid w:val="005512DA"/>
    <w:rsid w:val="00551F63"/>
    <w:rsid w:val="0055270A"/>
    <w:rsid w:val="0055286C"/>
    <w:rsid w:val="00552D64"/>
    <w:rsid w:val="00552E9C"/>
    <w:rsid w:val="005535F0"/>
    <w:rsid w:val="005537C4"/>
    <w:rsid w:val="00553B0D"/>
    <w:rsid w:val="00553B70"/>
    <w:rsid w:val="0055490A"/>
    <w:rsid w:val="00554D96"/>
    <w:rsid w:val="00555243"/>
    <w:rsid w:val="005559F6"/>
    <w:rsid w:val="00556969"/>
    <w:rsid w:val="005569C5"/>
    <w:rsid w:val="005577F6"/>
    <w:rsid w:val="00557841"/>
    <w:rsid w:val="00561874"/>
    <w:rsid w:val="00562066"/>
    <w:rsid w:val="005623CB"/>
    <w:rsid w:val="00562FD8"/>
    <w:rsid w:val="00563117"/>
    <w:rsid w:val="00563444"/>
    <w:rsid w:val="0056378E"/>
    <w:rsid w:val="0056388A"/>
    <w:rsid w:val="00563F3F"/>
    <w:rsid w:val="0056497E"/>
    <w:rsid w:val="00564BC8"/>
    <w:rsid w:val="00565297"/>
    <w:rsid w:val="0056538D"/>
    <w:rsid w:val="00566108"/>
    <w:rsid w:val="0056656B"/>
    <w:rsid w:val="0056670C"/>
    <w:rsid w:val="005668A2"/>
    <w:rsid w:val="00567171"/>
    <w:rsid w:val="005674EE"/>
    <w:rsid w:val="0056785F"/>
    <w:rsid w:val="005704F1"/>
    <w:rsid w:val="005706BC"/>
    <w:rsid w:val="00570E9E"/>
    <w:rsid w:val="005715C8"/>
    <w:rsid w:val="00571BEA"/>
    <w:rsid w:val="00571F35"/>
    <w:rsid w:val="00571FE4"/>
    <w:rsid w:val="00572123"/>
    <w:rsid w:val="00572773"/>
    <w:rsid w:val="00572E30"/>
    <w:rsid w:val="00573D7C"/>
    <w:rsid w:val="0057423C"/>
    <w:rsid w:val="0057450A"/>
    <w:rsid w:val="005747C1"/>
    <w:rsid w:val="00575347"/>
    <w:rsid w:val="005753A0"/>
    <w:rsid w:val="0057551B"/>
    <w:rsid w:val="00575E14"/>
    <w:rsid w:val="00576F09"/>
    <w:rsid w:val="00577626"/>
    <w:rsid w:val="00577D53"/>
    <w:rsid w:val="00577EE6"/>
    <w:rsid w:val="00580157"/>
    <w:rsid w:val="00580414"/>
    <w:rsid w:val="00580549"/>
    <w:rsid w:val="005807C8"/>
    <w:rsid w:val="00580D96"/>
    <w:rsid w:val="005811AA"/>
    <w:rsid w:val="0058124B"/>
    <w:rsid w:val="0058170B"/>
    <w:rsid w:val="00581CCC"/>
    <w:rsid w:val="0058292C"/>
    <w:rsid w:val="00582943"/>
    <w:rsid w:val="00582CA8"/>
    <w:rsid w:val="00582DF8"/>
    <w:rsid w:val="00583046"/>
    <w:rsid w:val="005835F4"/>
    <w:rsid w:val="0058388D"/>
    <w:rsid w:val="00583EB2"/>
    <w:rsid w:val="00583F50"/>
    <w:rsid w:val="005842EA"/>
    <w:rsid w:val="0058431D"/>
    <w:rsid w:val="0058442D"/>
    <w:rsid w:val="00584525"/>
    <w:rsid w:val="005854C7"/>
    <w:rsid w:val="00585815"/>
    <w:rsid w:val="00585B12"/>
    <w:rsid w:val="00585DBE"/>
    <w:rsid w:val="0058630E"/>
    <w:rsid w:val="0058634A"/>
    <w:rsid w:val="00586531"/>
    <w:rsid w:val="00586B65"/>
    <w:rsid w:val="00586D13"/>
    <w:rsid w:val="00586EFD"/>
    <w:rsid w:val="00587201"/>
    <w:rsid w:val="00587599"/>
    <w:rsid w:val="00590B6C"/>
    <w:rsid w:val="00590BA2"/>
    <w:rsid w:val="00590DC5"/>
    <w:rsid w:val="005918AA"/>
    <w:rsid w:val="005924E7"/>
    <w:rsid w:val="005929FE"/>
    <w:rsid w:val="00593519"/>
    <w:rsid w:val="00593FC6"/>
    <w:rsid w:val="005941F1"/>
    <w:rsid w:val="005943B5"/>
    <w:rsid w:val="005945AF"/>
    <w:rsid w:val="00594AEB"/>
    <w:rsid w:val="00594CDA"/>
    <w:rsid w:val="00595934"/>
    <w:rsid w:val="00595CC9"/>
    <w:rsid w:val="005963C4"/>
    <w:rsid w:val="00596596"/>
    <w:rsid w:val="00596B01"/>
    <w:rsid w:val="00596E50"/>
    <w:rsid w:val="00596EDC"/>
    <w:rsid w:val="00597BC1"/>
    <w:rsid w:val="00597CCF"/>
    <w:rsid w:val="00597FFD"/>
    <w:rsid w:val="005A08FE"/>
    <w:rsid w:val="005A0AF9"/>
    <w:rsid w:val="005A0BDE"/>
    <w:rsid w:val="005A10E7"/>
    <w:rsid w:val="005A112E"/>
    <w:rsid w:val="005A132B"/>
    <w:rsid w:val="005A1956"/>
    <w:rsid w:val="005A19C1"/>
    <w:rsid w:val="005A1B1C"/>
    <w:rsid w:val="005A1B92"/>
    <w:rsid w:val="005A2221"/>
    <w:rsid w:val="005A26B2"/>
    <w:rsid w:val="005A2786"/>
    <w:rsid w:val="005A28EB"/>
    <w:rsid w:val="005A311D"/>
    <w:rsid w:val="005A3CDF"/>
    <w:rsid w:val="005A4266"/>
    <w:rsid w:val="005A429C"/>
    <w:rsid w:val="005A4477"/>
    <w:rsid w:val="005A502B"/>
    <w:rsid w:val="005A5E07"/>
    <w:rsid w:val="005A5F0B"/>
    <w:rsid w:val="005A61C0"/>
    <w:rsid w:val="005A6203"/>
    <w:rsid w:val="005A624A"/>
    <w:rsid w:val="005A67C0"/>
    <w:rsid w:val="005A6E4E"/>
    <w:rsid w:val="005A7219"/>
    <w:rsid w:val="005A78BB"/>
    <w:rsid w:val="005A7B5D"/>
    <w:rsid w:val="005B075F"/>
    <w:rsid w:val="005B08D5"/>
    <w:rsid w:val="005B091B"/>
    <w:rsid w:val="005B0D42"/>
    <w:rsid w:val="005B0DC6"/>
    <w:rsid w:val="005B0E47"/>
    <w:rsid w:val="005B1320"/>
    <w:rsid w:val="005B1397"/>
    <w:rsid w:val="005B1767"/>
    <w:rsid w:val="005B19FE"/>
    <w:rsid w:val="005B1C99"/>
    <w:rsid w:val="005B204C"/>
    <w:rsid w:val="005B3AB3"/>
    <w:rsid w:val="005B3E19"/>
    <w:rsid w:val="005B465F"/>
    <w:rsid w:val="005B5160"/>
    <w:rsid w:val="005B52CD"/>
    <w:rsid w:val="005B5C28"/>
    <w:rsid w:val="005B5F3F"/>
    <w:rsid w:val="005B5F62"/>
    <w:rsid w:val="005B62E8"/>
    <w:rsid w:val="005B634A"/>
    <w:rsid w:val="005B653C"/>
    <w:rsid w:val="005B6665"/>
    <w:rsid w:val="005B66DB"/>
    <w:rsid w:val="005B677E"/>
    <w:rsid w:val="005B6A07"/>
    <w:rsid w:val="005B6D33"/>
    <w:rsid w:val="005B706D"/>
    <w:rsid w:val="005B731C"/>
    <w:rsid w:val="005B7AAB"/>
    <w:rsid w:val="005B7BFC"/>
    <w:rsid w:val="005C0202"/>
    <w:rsid w:val="005C04C3"/>
    <w:rsid w:val="005C0849"/>
    <w:rsid w:val="005C0857"/>
    <w:rsid w:val="005C253A"/>
    <w:rsid w:val="005C2B4D"/>
    <w:rsid w:val="005C2C33"/>
    <w:rsid w:val="005C3905"/>
    <w:rsid w:val="005C41E5"/>
    <w:rsid w:val="005C438D"/>
    <w:rsid w:val="005C4CD7"/>
    <w:rsid w:val="005C644A"/>
    <w:rsid w:val="005C7164"/>
    <w:rsid w:val="005C7296"/>
    <w:rsid w:val="005C7CEC"/>
    <w:rsid w:val="005D135A"/>
    <w:rsid w:val="005D19CE"/>
    <w:rsid w:val="005D1AAE"/>
    <w:rsid w:val="005D1B84"/>
    <w:rsid w:val="005D29BA"/>
    <w:rsid w:val="005D2BBE"/>
    <w:rsid w:val="005D2E01"/>
    <w:rsid w:val="005D366B"/>
    <w:rsid w:val="005D3BD3"/>
    <w:rsid w:val="005D41F7"/>
    <w:rsid w:val="005D4A1F"/>
    <w:rsid w:val="005D504B"/>
    <w:rsid w:val="005D5BEA"/>
    <w:rsid w:val="005D5E6C"/>
    <w:rsid w:val="005D6280"/>
    <w:rsid w:val="005D6423"/>
    <w:rsid w:val="005D648A"/>
    <w:rsid w:val="005D684F"/>
    <w:rsid w:val="005D69E2"/>
    <w:rsid w:val="005D6EB6"/>
    <w:rsid w:val="005D7209"/>
    <w:rsid w:val="005D7999"/>
    <w:rsid w:val="005D7C20"/>
    <w:rsid w:val="005D7C6E"/>
    <w:rsid w:val="005E004D"/>
    <w:rsid w:val="005E101F"/>
    <w:rsid w:val="005E130D"/>
    <w:rsid w:val="005E178B"/>
    <w:rsid w:val="005E1925"/>
    <w:rsid w:val="005E19AF"/>
    <w:rsid w:val="005E2B29"/>
    <w:rsid w:val="005E2D72"/>
    <w:rsid w:val="005E2F32"/>
    <w:rsid w:val="005E3055"/>
    <w:rsid w:val="005E3892"/>
    <w:rsid w:val="005E3977"/>
    <w:rsid w:val="005E3CA3"/>
    <w:rsid w:val="005E51C3"/>
    <w:rsid w:val="005E569F"/>
    <w:rsid w:val="005E5A74"/>
    <w:rsid w:val="005E63FB"/>
    <w:rsid w:val="005E6CD5"/>
    <w:rsid w:val="005E6FCE"/>
    <w:rsid w:val="005E70C9"/>
    <w:rsid w:val="005E76B7"/>
    <w:rsid w:val="005F05BE"/>
    <w:rsid w:val="005F071D"/>
    <w:rsid w:val="005F1029"/>
    <w:rsid w:val="005F11BD"/>
    <w:rsid w:val="005F15A7"/>
    <w:rsid w:val="005F1992"/>
    <w:rsid w:val="005F1E2B"/>
    <w:rsid w:val="005F1FF4"/>
    <w:rsid w:val="005F274F"/>
    <w:rsid w:val="005F2A1C"/>
    <w:rsid w:val="005F2F5E"/>
    <w:rsid w:val="005F3563"/>
    <w:rsid w:val="005F4E7D"/>
    <w:rsid w:val="005F5211"/>
    <w:rsid w:val="005F5C89"/>
    <w:rsid w:val="005F5E50"/>
    <w:rsid w:val="005F6086"/>
    <w:rsid w:val="005F621E"/>
    <w:rsid w:val="005F6326"/>
    <w:rsid w:val="005F649A"/>
    <w:rsid w:val="005F68E4"/>
    <w:rsid w:val="005F6995"/>
    <w:rsid w:val="005F7347"/>
    <w:rsid w:val="005F7814"/>
    <w:rsid w:val="005F781F"/>
    <w:rsid w:val="00600220"/>
    <w:rsid w:val="006006B1"/>
    <w:rsid w:val="00600CD5"/>
    <w:rsid w:val="0060128F"/>
    <w:rsid w:val="006014B6"/>
    <w:rsid w:val="006029BC"/>
    <w:rsid w:val="00602E13"/>
    <w:rsid w:val="006036A2"/>
    <w:rsid w:val="00603D83"/>
    <w:rsid w:val="006047CE"/>
    <w:rsid w:val="00604A0C"/>
    <w:rsid w:val="00604B04"/>
    <w:rsid w:val="00604B1F"/>
    <w:rsid w:val="00604EC2"/>
    <w:rsid w:val="0060501B"/>
    <w:rsid w:val="006055A6"/>
    <w:rsid w:val="006056A7"/>
    <w:rsid w:val="00605846"/>
    <w:rsid w:val="00605989"/>
    <w:rsid w:val="006059E7"/>
    <w:rsid w:val="00605AB2"/>
    <w:rsid w:val="00605BDA"/>
    <w:rsid w:val="00605E01"/>
    <w:rsid w:val="00606128"/>
    <w:rsid w:val="00606227"/>
    <w:rsid w:val="006069C7"/>
    <w:rsid w:val="00607225"/>
    <w:rsid w:val="00607478"/>
    <w:rsid w:val="00607488"/>
    <w:rsid w:val="006077A6"/>
    <w:rsid w:val="00607CD5"/>
    <w:rsid w:val="00607E49"/>
    <w:rsid w:val="00607F15"/>
    <w:rsid w:val="00607F80"/>
    <w:rsid w:val="00610BC7"/>
    <w:rsid w:val="006111F0"/>
    <w:rsid w:val="0061132F"/>
    <w:rsid w:val="00611428"/>
    <w:rsid w:val="0061171B"/>
    <w:rsid w:val="00611DC9"/>
    <w:rsid w:val="0061212C"/>
    <w:rsid w:val="006121F1"/>
    <w:rsid w:val="006136E3"/>
    <w:rsid w:val="00613AFB"/>
    <w:rsid w:val="00613D6B"/>
    <w:rsid w:val="00613E63"/>
    <w:rsid w:val="0061473A"/>
    <w:rsid w:val="00614C90"/>
    <w:rsid w:val="00614D31"/>
    <w:rsid w:val="00614F59"/>
    <w:rsid w:val="00615120"/>
    <w:rsid w:val="006151DC"/>
    <w:rsid w:val="00616332"/>
    <w:rsid w:val="006163E3"/>
    <w:rsid w:val="00616538"/>
    <w:rsid w:val="006167C5"/>
    <w:rsid w:val="00616AF0"/>
    <w:rsid w:val="00617097"/>
    <w:rsid w:val="006172B4"/>
    <w:rsid w:val="006172B5"/>
    <w:rsid w:val="00617377"/>
    <w:rsid w:val="0061745A"/>
    <w:rsid w:val="00617C31"/>
    <w:rsid w:val="00617E43"/>
    <w:rsid w:val="00617FC8"/>
    <w:rsid w:val="00617FDE"/>
    <w:rsid w:val="00620005"/>
    <w:rsid w:val="0062059C"/>
    <w:rsid w:val="006205D2"/>
    <w:rsid w:val="00620B1D"/>
    <w:rsid w:val="00620C56"/>
    <w:rsid w:val="006217FE"/>
    <w:rsid w:val="00621C3F"/>
    <w:rsid w:val="00622323"/>
    <w:rsid w:val="00622359"/>
    <w:rsid w:val="00622612"/>
    <w:rsid w:val="00623ACE"/>
    <w:rsid w:val="00623BA7"/>
    <w:rsid w:val="00623F0D"/>
    <w:rsid w:val="00623F33"/>
    <w:rsid w:val="006241C2"/>
    <w:rsid w:val="00624973"/>
    <w:rsid w:val="00625217"/>
    <w:rsid w:val="00625B7E"/>
    <w:rsid w:val="00625E33"/>
    <w:rsid w:val="0062636A"/>
    <w:rsid w:val="0062682E"/>
    <w:rsid w:val="00626DF5"/>
    <w:rsid w:val="0062732D"/>
    <w:rsid w:val="0062783F"/>
    <w:rsid w:val="006279CE"/>
    <w:rsid w:val="00627A7C"/>
    <w:rsid w:val="00627EC2"/>
    <w:rsid w:val="00630288"/>
    <w:rsid w:val="00630867"/>
    <w:rsid w:val="006308B7"/>
    <w:rsid w:val="00631017"/>
    <w:rsid w:val="006310C1"/>
    <w:rsid w:val="00631452"/>
    <w:rsid w:val="00631E70"/>
    <w:rsid w:val="00631EB4"/>
    <w:rsid w:val="00633501"/>
    <w:rsid w:val="00633801"/>
    <w:rsid w:val="00633B36"/>
    <w:rsid w:val="00633BE7"/>
    <w:rsid w:val="00633C36"/>
    <w:rsid w:val="0063402D"/>
    <w:rsid w:val="00634ACA"/>
    <w:rsid w:val="00634D64"/>
    <w:rsid w:val="00634DDF"/>
    <w:rsid w:val="00634F78"/>
    <w:rsid w:val="00635945"/>
    <w:rsid w:val="0063597E"/>
    <w:rsid w:val="006364D2"/>
    <w:rsid w:val="00637679"/>
    <w:rsid w:val="006379C1"/>
    <w:rsid w:val="006403E4"/>
    <w:rsid w:val="0064042A"/>
    <w:rsid w:val="0064068A"/>
    <w:rsid w:val="00640B5C"/>
    <w:rsid w:val="00640D42"/>
    <w:rsid w:val="00641934"/>
    <w:rsid w:val="00641A61"/>
    <w:rsid w:val="00641B22"/>
    <w:rsid w:val="00642829"/>
    <w:rsid w:val="006429BB"/>
    <w:rsid w:val="00642A85"/>
    <w:rsid w:val="00642BA1"/>
    <w:rsid w:val="00642C06"/>
    <w:rsid w:val="00642F3F"/>
    <w:rsid w:val="00643315"/>
    <w:rsid w:val="006434AA"/>
    <w:rsid w:val="006434C5"/>
    <w:rsid w:val="00643C79"/>
    <w:rsid w:val="00644551"/>
    <w:rsid w:val="006445C9"/>
    <w:rsid w:val="006447B7"/>
    <w:rsid w:val="00644A07"/>
    <w:rsid w:val="006454B7"/>
    <w:rsid w:val="0064598F"/>
    <w:rsid w:val="006459FB"/>
    <w:rsid w:val="00645E05"/>
    <w:rsid w:val="00646849"/>
    <w:rsid w:val="00646FB0"/>
    <w:rsid w:val="0064706A"/>
    <w:rsid w:val="00647705"/>
    <w:rsid w:val="006478E8"/>
    <w:rsid w:val="00650252"/>
    <w:rsid w:val="00650CBA"/>
    <w:rsid w:val="00650FF6"/>
    <w:rsid w:val="00651045"/>
    <w:rsid w:val="00651932"/>
    <w:rsid w:val="00651CF9"/>
    <w:rsid w:val="0065208F"/>
    <w:rsid w:val="006522D9"/>
    <w:rsid w:val="00652A29"/>
    <w:rsid w:val="00652DBC"/>
    <w:rsid w:val="00652F04"/>
    <w:rsid w:val="00653633"/>
    <w:rsid w:val="00653948"/>
    <w:rsid w:val="00653B14"/>
    <w:rsid w:val="00653DB7"/>
    <w:rsid w:val="00653EAC"/>
    <w:rsid w:val="00653FC4"/>
    <w:rsid w:val="0065448F"/>
    <w:rsid w:val="00654639"/>
    <w:rsid w:val="00654E79"/>
    <w:rsid w:val="00655086"/>
    <w:rsid w:val="006554E1"/>
    <w:rsid w:val="00655A70"/>
    <w:rsid w:val="00655B2F"/>
    <w:rsid w:val="00655D2E"/>
    <w:rsid w:val="00656B4F"/>
    <w:rsid w:val="00656C39"/>
    <w:rsid w:val="00656C50"/>
    <w:rsid w:val="0065702E"/>
    <w:rsid w:val="0065735F"/>
    <w:rsid w:val="006573C9"/>
    <w:rsid w:val="00657E9D"/>
    <w:rsid w:val="00657EC1"/>
    <w:rsid w:val="0066002B"/>
    <w:rsid w:val="00660A18"/>
    <w:rsid w:val="00660C09"/>
    <w:rsid w:val="00660E0D"/>
    <w:rsid w:val="00661676"/>
    <w:rsid w:val="006637C0"/>
    <w:rsid w:val="00664736"/>
    <w:rsid w:val="006653B9"/>
    <w:rsid w:val="006654E6"/>
    <w:rsid w:val="00665D5D"/>
    <w:rsid w:val="006660D2"/>
    <w:rsid w:val="006675C1"/>
    <w:rsid w:val="00667602"/>
    <w:rsid w:val="00667D0A"/>
    <w:rsid w:val="00667D0D"/>
    <w:rsid w:val="00670346"/>
    <w:rsid w:val="00670468"/>
    <w:rsid w:val="006704EB"/>
    <w:rsid w:val="006706AE"/>
    <w:rsid w:val="0067073D"/>
    <w:rsid w:val="0067081E"/>
    <w:rsid w:val="00670A5D"/>
    <w:rsid w:val="00670CD9"/>
    <w:rsid w:val="00670D93"/>
    <w:rsid w:val="006711B8"/>
    <w:rsid w:val="00671893"/>
    <w:rsid w:val="0067199E"/>
    <w:rsid w:val="00671C58"/>
    <w:rsid w:val="00672581"/>
    <w:rsid w:val="00672697"/>
    <w:rsid w:val="0067312C"/>
    <w:rsid w:val="006735BC"/>
    <w:rsid w:val="00673893"/>
    <w:rsid w:val="00673D7C"/>
    <w:rsid w:val="00673DB3"/>
    <w:rsid w:val="0067425C"/>
    <w:rsid w:val="00674721"/>
    <w:rsid w:val="0067489F"/>
    <w:rsid w:val="00674BE6"/>
    <w:rsid w:val="00674BF7"/>
    <w:rsid w:val="00675445"/>
    <w:rsid w:val="00675A09"/>
    <w:rsid w:val="00675CCB"/>
    <w:rsid w:val="00676177"/>
    <w:rsid w:val="006762E2"/>
    <w:rsid w:val="006768E6"/>
    <w:rsid w:val="00676D14"/>
    <w:rsid w:val="00677618"/>
    <w:rsid w:val="00677BD3"/>
    <w:rsid w:val="0068011D"/>
    <w:rsid w:val="00680CB6"/>
    <w:rsid w:val="00680F30"/>
    <w:rsid w:val="006812F8"/>
    <w:rsid w:val="0068130D"/>
    <w:rsid w:val="00681821"/>
    <w:rsid w:val="0068193C"/>
    <w:rsid w:val="00681A85"/>
    <w:rsid w:val="00681D93"/>
    <w:rsid w:val="006829EB"/>
    <w:rsid w:val="00682B76"/>
    <w:rsid w:val="00682E92"/>
    <w:rsid w:val="0068338B"/>
    <w:rsid w:val="00683918"/>
    <w:rsid w:val="0068450A"/>
    <w:rsid w:val="00684A62"/>
    <w:rsid w:val="006851E7"/>
    <w:rsid w:val="00685B35"/>
    <w:rsid w:val="006865D7"/>
    <w:rsid w:val="006866D9"/>
    <w:rsid w:val="00686712"/>
    <w:rsid w:val="0068696E"/>
    <w:rsid w:val="00686E16"/>
    <w:rsid w:val="00686F4E"/>
    <w:rsid w:val="00687212"/>
    <w:rsid w:val="0068726F"/>
    <w:rsid w:val="006875CF"/>
    <w:rsid w:val="006876EB"/>
    <w:rsid w:val="0068781C"/>
    <w:rsid w:val="00687970"/>
    <w:rsid w:val="00687A6F"/>
    <w:rsid w:val="0069024F"/>
    <w:rsid w:val="006902E8"/>
    <w:rsid w:val="006903FA"/>
    <w:rsid w:val="0069244E"/>
    <w:rsid w:val="00692BEB"/>
    <w:rsid w:val="00692FA1"/>
    <w:rsid w:val="00693387"/>
    <w:rsid w:val="006937B7"/>
    <w:rsid w:val="00693803"/>
    <w:rsid w:val="0069388A"/>
    <w:rsid w:val="00693A9A"/>
    <w:rsid w:val="0069401A"/>
    <w:rsid w:val="006943B2"/>
    <w:rsid w:val="006944CD"/>
    <w:rsid w:val="006944E0"/>
    <w:rsid w:val="00694DC2"/>
    <w:rsid w:val="00695227"/>
    <w:rsid w:val="00695B35"/>
    <w:rsid w:val="00695F59"/>
    <w:rsid w:val="00696A3C"/>
    <w:rsid w:val="00697959"/>
    <w:rsid w:val="006A0326"/>
    <w:rsid w:val="006A0A76"/>
    <w:rsid w:val="006A0A8B"/>
    <w:rsid w:val="006A0E05"/>
    <w:rsid w:val="006A1057"/>
    <w:rsid w:val="006A119B"/>
    <w:rsid w:val="006A11B7"/>
    <w:rsid w:val="006A1941"/>
    <w:rsid w:val="006A1D62"/>
    <w:rsid w:val="006A2572"/>
    <w:rsid w:val="006A25A2"/>
    <w:rsid w:val="006A297D"/>
    <w:rsid w:val="006A2BB1"/>
    <w:rsid w:val="006A3197"/>
    <w:rsid w:val="006A3248"/>
    <w:rsid w:val="006A32BA"/>
    <w:rsid w:val="006A3666"/>
    <w:rsid w:val="006A3F3A"/>
    <w:rsid w:val="006A40E2"/>
    <w:rsid w:val="006A4CF1"/>
    <w:rsid w:val="006A52D7"/>
    <w:rsid w:val="006A5510"/>
    <w:rsid w:val="006A650B"/>
    <w:rsid w:val="006A659F"/>
    <w:rsid w:val="006A66A9"/>
    <w:rsid w:val="006A767D"/>
    <w:rsid w:val="006A77E1"/>
    <w:rsid w:val="006A7EFB"/>
    <w:rsid w:val="006B0221"/>
    <w:rsid w:val="006B054F"/>
    <w:rsid w:val="006B0658"/>
    <w:rsid w:val="006B1124"/>
    <w:rsid w:val="006B14E7"/>
    <w:rsid w:val="006B162A"/>
    <w:rsid w:val="006B1BBA"/>
    <w:rsid w:val="006B1C96"/>
    <w:rsid w:val="006B1DFC"/>
    <w:rsid w:val="006B27B3"/>
    <w:rsid w:val="006B2B6C"/>
    <w:rsid w:val="006B3287"/>
    <w:rsid w:val="006B3639"/>
    <w:rsid w:val="006B3D6C"/>
    <w:rsid w:val="006B41F4"/>
    <w:rsid w:val="006B4666"/>
    <w:rsid w:val="006B4886"/>
    <w:rsid w:val="006B49EA"/>
    <w:rsid w:val="006B4B67"/>
    <w:rsid w:val="006B5203"/>
    <w:rsid w:val="006B52E3"/>
    <w:rsid w:val="006B5493"/>
    <w:rsid w:val="006B5579"/>
    <w:rsid w:val="006B5636"/>
    <w:rsid w:val="006B569B"/>
    <w:rsid w:val="006B5A50"/>
    <w:rsid w:val="006B5B21"/>
    <w:rsid w:val="006B5F63"/>
    <w:rsid w:val="006B61E1"/>
    <w:rsid w:val="006B6B38"/>
    <w:rsid w:val="006B6C71"/>
    <w:rsid w:val="006B705E"/>
    <w:rsid w:val="006B769C"/>
    <w:rsid w:val="006B7C05"/>
    <w:rsid w:val="006B7DDF"/>
    <w:rsid w:val="006C0278"/>
    <w:rsid w:val="006C041B"/>
    <w:rsid w:val="006C11FD"/>
    <w:rsid w:val="006C12FA"/>
    <w:rsid w:val="006C1595"/>
    <w:rsid w:val="006C1854"/>
    <w:rsid w:val="006C18CC"/>
    <w:rsid w:val="006C26C6"/>
    <w:rsid w:val="006C35BB"/>
    <w:rsid w:val="006C4CEB"/>
    <w:rsid w:val="006C4F9C"/>
    <w:rsid w:val="006C579E"/>
    <w:rsid w:val="006C5CEB"/>
    <w:rsid w:val="006C5F47"/>
    <w:rsid w:val="006C79C4"/>
    <w:rsid w:val="006D03BF"/>
    <w:rsid w:val="006D0A0D"/>
    <w:rsid w:val="006D0EAF"/>
    <w:rsid w:val="006D0FBC"/>
    <w:rsid w:val="006D1574"/>
    <w:rsid w:val="006D1BA3"/>
    <w:rsid w:val="006D1DA5"/>
    <w:rsid w:val="006D1E4D"/>
    <w:rsid w:val="006D1EC9"/>
    <w:rsid w:val="006D2049"/>
    <w:rsid w:val="006D25DB"/>
    <w:rsid w:val="006D2692"/>
    <w:rsid w:val="006D2776"/>
    <w:rsid w:val="006D3116"/>
    <w:rsid w:val="006D3230"/>
    <w:rsid w:val="006D3279"/>
    <w:rsid w:val="006D3500"/>
    <w:rsid w:val="006D37EB"/>
    <w:rsid w:val="006D40C0"/>
    <w:rsid w:val="006D42E2"/>
    <w:rsid w:val="006D4848"/>
    <w:rsid w:val="006D56CB"/>
    <w:rsid w:val="006D5C08"/>
    <w:rsid w:val="006D5EC3"/>
    <w:rsid w:val="006D5F71"/>
    <w:rsid w:val="006D65BD"/>
    <w:rsid w:val="006D666E"/>
    <w:rsid w:val="006D67C9"/>
    <w:rsid w:val="006D6B45"/>
    <w:rsid w:val="006D7736"/>
    <w:rsid w:val="006D7F6A"/>
    <w:rsid w:val="006E185E"/>
    <w:rsid w:val="006E1E8C"/>
    <w:rsid w:val="006E1F35"/>
    <w:rsid w:val="006E2183"/>
    <w:rsid w:val="006E2D84"/>
    <w:rsid w:val="006E36FE"/>
    <w:rsid w:val="006E3B08"/>
    <w:rsid w:val="006E3F13"/>
    <w:rsid w:val="006E4412"/>
    <w:rsid w:val="006E4463"/>
    <w:rsid w:val="006E4702"/>
    <w:rsid w:val="006E48A1"/>
    <w:rsid w:val="006E4D85"/>
    <w:rsid w:val="006E5208"/>
    <w:rsid w:val="006E5668"/>
    <w:rsid w:val="006E5B07"/>
    <w:rsid w:val="006E6BF9"/>
    <w:rsid w:val="006E6D1C"/>
    <w:rsid w:val="006E747D"/>
    <w:rsid w:val="006E7797"/>
    <w:rsid w:val="006E77B7"/>
    <w:rsid w:val="006E7F95"/>
    <w:rsid w:val="006F07A4"/>
    <w:rsid w:val="006F105C"/>
    <w:rsid w:val="006F1B6C"/>
    <w:rsid w:val="006F1BB0"/>
    <w:rsid w:val="006F2613"/>
    <w:rsid w:val="006F2696"/>
    <w:rsid w:val="006F277F"/>
    <w:rsid w:val="006F29A9"/>
    <w:rsid w:val="006F3481"/>
    <w:rsid w:val="006F350A"/>
    <w:rsid w:val="006F373F"/>
    <w:rsid w:val="006F3CBD"/>
    <w:rsid w:val="006F430B"/>
    <w:rsid w:val="006F431B"/>
    <w:rsid w:val="006F455E"/>
    <w:rsid w:val="006F4F25"/>
    <w:rsid w:val="006F639D"/>
    <w:rsid w:val="006F64CF"/>
    <w:rsid w:val="006F6977"/>
    <w:rsid w:val="006F6A40"/>
    <w:rsid w:val="006F6EEC"/>
    <w:rsid w:val="006F73AE"/>
    <w:rsid w:val="0070046D"/>
    <w:rsid w:val="00700894"/>
    <w:rsid w:val="0070091B"/>
    <w:rsid w:val="00700D36"/>
    <w:rsid w:val="00700F53"/>
    <w:rsid w:val="00701E2B"/>
    <w:rsid w:val="00701E72"/>
    <w:rsid w:val="0070239E"/>
    <w:rsid w:val="0070251B"/>
    <w:rsid w:val="00702DCD"/>
    <w:rsid w:val="007031A5"/>
    <w:rsid w:val="007033D7"/>
    <w:rsid w:val="007039A8"/>
    <w:rsid w:val="00703C19"/>
    <w:rsid w:val="00705419"/>
    <w:rsid w:val="007054D4"/>
    <w:rsid w:val="0070569F"/>
    <w:rsid w:val="00705D8E"/>
    <w:rsid w:val="0070628D"/>
    <w:rsid w:val="00706372"/>
    <w:rsid w:val="007066A4"/>
    <w:rsid w:val="007069B3"/>
    <w:rsid w:val="007069DE"/>
    <w:rsid w:val="00706A93"/>
    <w:rsid w:val="007073B1"/>
    <w:rsid w:val="00707B76"/>
    <w:rsid w:val="00707F79"/>
    <w:rsid w:val="007101CE"/>
    <w:rsid w:val="007104F4"/>
    <w:rsid w:val="007108C8"/>
    <w:rsid w:val="007109B4"/>
    <w:rsid w:val="00710E52"/>
    <w:rsid w:val="00711036"/>
    <w:rsid w:val="007113B1"/>
    <w:rsid w:val="0071168F"/>
    <w:rsid w:val="00711B63"/>
    <w:rsid w:val="00711E21"/>
    <w:rsid w:val="007127AB"/>
    <w:rsid w:val="007129DD"/>
    <w:rsid w:val="007130E0"/>
    <w:rsid w:val="00713127"/>
    <w:rsid w:val="007131DA"/>
    <w:rsid w:val="0071340E"/>
    <w:rsid w:val="00713AF0"/>
    <w:rsid w:val="00713F3F"/>
    <w:rsid w:val="0071408D"/>
    <w:rsid w:val="007144C4"/>
    <w:rsid w:val="0071459A"/>
    <w:rsid w:val="00714AE4"/>
    <w:rsid w:val="00714B0F"/>
    <w:rsid w:val="00715377"/>
    <w:rsid w:val="007155AB"/>
    <w:rsid w:val="007159EA"/>
    <w:rsid w:val="0071634F"/>
    <w:rsid w:val="00716B8E"/>
    <w:rsid w:val="007172E9"/>
    <w:rsid w:val="007177F5"/>
    <w:rsid w:val="00720024"/>
    <w:rsid w:val="0072049B"/>
    <w:rsid w:val="007204C2"/>
    <w:rsid w:val="007204E2"/>
    <w:rsid w:val="007206C4"/>
    <w:rsid w:val="00720934"/>
    <w:rsid w:val="00720EB8"/>
    <w:rsid w:val="0072167E"/>
    <w:rsid w:val="00721952"/>
    <w:rsid w:val="00721B1E"/>
    <w:rsid w:val="00721EBA"/>
    <w:rsid w:val="00723066"/>
    <w:rsid w:val="007232A8"/>
    <w:rsid w:val="00723513"/>
    <w:rsid w:val="007235B0"/>
    <w:rsid w:val="00723AEE"/>
    <w:rsid w:val="007246A8"/>
    <w:rsid w:val="00724983"/>
    <w:rsid w:val="00724B1A"/>
    <w:rsid w:val="007255A8"/>
    <w:rsid w:val="00725B28"/>
    <w:rsid w:val="007268F5"/>
    <w:rsid w:val="00726BEE"/>
    <w:rsid w:val="0072705F"/>
    <w:rsid w:val="007278D4"/>
    <w:rsid w:val="007300DB"/>
    <w:rsid w:val="00731374"/>
    <w:rsid w:val="007313CC"/>
    <w:rsid w:val="007313F1"/>
    <w:rsid w:val="00731954"/>
    <w:rsid w:val="00732A10"/>
    <w:rsid w:val="0073303D"/>
    <w:rsid w:val="007344E1"/>
    <w:rsid w:val="0073499D"/>
    <w:rsid w:val="007355A3"/>
    <w:rsid w:val="007358CC"/>
    <w:rsid w:val="00735C5C"/>
    <w:rsid w:val="00735FE5"/>
    <w:rsid w:val="007360E3"/>
    <w:rsid w:val="007361C5"/>
    <w:rsid w:val="00736B42"/>
    <w:rsid w:val="00736DF1"/>
    <w:rsid w:val="00737BD7"/>
    <w:rsid w:val="00740B34"/>
    <w:rsid w:val="00740BA0"/>
    <w:rsid w:val="007411A5"/>
    <w:rsid w:val="00742203"/>
    <w:rsid w:val="00742760"/>
    <w:rsid w:val="007427E0"/>
    <w:rsid w:val="00742B67"/>
    <w:rsid w:val="00742C9C"/>
    <w:rsid w:val="007433A1"/>
    <w:rsid w:val="00743538"/>
    <w:rsid w:val="007447C4"/>
    <w:rsid w:val="00745423"/>
    <w:rsid w:val="00746230"/>
    <w:rsid w:val="007466F5"/>
    <w:rsid w:val="0074686A"/>
    <w:rsid w:val="007469F6"/>
    <w:rsid w:val="00746B9E"/>
    <w:rsid w:val="007471C5"/>
    <w:rsid w:val="007501C1"/>
    <w:rsid w:val="007503D4"/>
    <w:rsid w:val="0075044B"/>
    <w:rsid w:val="0075044E"/>
    <w:rsid w:val="00750BA9"/>
    <w:rsid w:val="00751035"/>
    <w:rsid w:val="007516C5"/>
    <w:rsid w:val="00751A80"/>
    <w:rsid w:val="00751E85"/>
    <w:rsid w:val="00752C84"/>
    <w:rsid w:val="007530BD"/>
    <w:rsid w:val="0075338D"/>
    <w:rsid w:val="00753EC0"/>
    <w:rsid w:val="00754DA1"/>
    <w:rsid w:val="007554C6"/>
    <w:rsid w:val="007554F7"/>
    <w:rsid w:val="00755543"/>
    <w:rsid w:val="00755902"/>
    <w:rsid w:val="00755A46"/>
    <w:rsid w:val="00756854"/>
    <w:rsid w:val="00756AEB"/>
    <w:rsid w:val="007571AF"/>
    <w:rsid w:val="00757326"/>
    <w:rsid w:val="0075776D"/>
    <w:rsid w:val="00757C1B"/>
    <w:rsid w:val="00757F99"/>
    <w:rsid w:val="00760210"/>
    <w:rsid w:val="00760A6B"/>
    <w:rsid w:val="00760B59"/>
    <w:rsid w:val="00761042"/>
    <w:rsid w:val="00761813"/>
    <w:rsid w:val="00761BC0"/>
    <w:rsid w:val="00761D4B"/>
    <w:rsid w:val="007634DE"/>
    <w:rsid w:val="00763565"/>
    <w:rsid w:val="00764601"/>
    <w:rsid w:val="007646C1"/>
    <w:rsid w:val="00764745"/>
    <w:rsid w:val="007647EF"/>
    <w:rsid w:val="007648CA"/>
    <w:rsid w:val="007651E2"/>
    <w:rsid w:val="007659B1"/>
    <w:rsid w:val="00765DA8"/>
    <w:rsid w:val="007664F4"/>
    <w:rsid w:val="007669B2"/>
    <w:rsid w:val="007669DC"/>
    <w:rsid w:val="00766C9B"/>
    <w:rsid w:val="0076744B"/>
    <w:rsid w:val="00767677"/>
    <w:rsid w:val="00767E24"/>
    <w:rsid w:val="00770836"/>
    <w:rsid w:val="00770B8E"/>
    <w:rsid w:val="00770E39"/>
    <w:rsid w:val="00770F62"/>
    <w:rsid w:val="00770FD9"/>
    <w:rsid w:val="00771300"/>
    <w:rsid w:val="00771472"/>
    <w:rsid w:val="0077193F"/>
    <w:rsid w:val="00772980"/>
    <w:rsid w:val="00772B1A"/>
    <w:rsid w:val="00772F3D"/>
    <w:rsid w:val="00773D2C"/>
    <w:rsid w:val="00774458"/>
    <w:rsid w:val="00774678"/>
    <w:rsid w:val="007748F3"/>
    <w:rsid w:val="00774C72"/>
    <w:rsid w:val="00774D58"/>
    <w:rsid w:val="00774F12"/>
    <w:rsid w:val="0077519F"/>
    <w:rsid w:val="00775AA5"/>
    <w:rsid w:val="00777B5B"/>
    <w:rsid w:val="00777D38"/>
    <w:rsid w:val="007801E4"/>
    <w:rsid w:val="00780AD0"/>
    <w:rsid w:val="00780E38"/>
    <w:rsid w:val="00780ED6"/>
    <w:rsid w:val="0078129D"/>
    <w:rsid w:val="00781311"/>
    <w:rsid w:val="007817C4"/>
    <w:rsid w:val="00781845"/>
    <w:rsid w:val="00781907"/>
    <w:rsid w:val="00781960"/>
    <w:rsid w:val="00781EE2"/>
    <w:rsid w:val="0078216B"/>
    <w:rsid w:val="00782543"/>
    <w:rsid w:val="00782F85"/>
    <w:rsid w:val="00783647"/>
    <w:rsid w:val="00784991"/>
    <w:rsid w:val="00784D25"/>
    <w:rsid w:val="0078538A"/>
    <w:rsid w:val="00785800"/>
    <w:rsid w:val="00785BA5"/>
    <w:rsid w:val="00785C5E"/>
    <w:rsid w:val="00785E6F"/>
    <w:rsid w:val="00786595"/>
    <w:rsid w:val="00786E91"/>
    <w:rsid w:val="007872DA"/>
    <w:rsid w:val="007909E6"/>
    <w:rsid w:val="007914F4"/>
    <w:rsid w:val="0079158C"/>
    <w:rsid w:val="00791DF5"/>
    <w:rsid w:val="00791E3C"/>
    <w:rsid w:val="00791F73"/>
    <w:rsid w:val="007922CE"/>
    <w:rsid w:val="007928FA"/>
    <w:rsid w:val="00792915"/>
    <w:rsid w:val="007929FA"/>
    <w:rsid w:val="00792C0E"/>
    <w:rsid w:val="007939E5"/>
    <w:rsid w:val="00793F67"/>
    <w:rsid w:val="00794394"/>
    <w:rsid w:val="007943A2"/>
    <w:rsid w:val="0079449A"/>
    <w:rsid w:val="007946F9"/>
    <w:rsid w:val="00794F08"/>
    <w:rsid w:val="00795342"/>
    <w:rsid w:val="0079548D"/>
    <w:rsid w:val="0079559F"/>
    <w:rsid w:val="00795839"/>
    <w:rsid w:val="00795919"/>
    <w:rsid w:val="00795C91"/>
    <w:rsid w:val="00795D94"/>
    <w:rsid w:val="00795F6E"/>
    <w:rsid w:val="0079615B"/>
    <w:rsid w:val="007966C4"/>
    <w:rsid w:val="00796ED1"/>
    <w:rsid w:val="00796FF9"/>
    <w:rsid w:val="00797CFC"/>
    <w:rsid w:val="00797E88"/>
    <w:rsid w:val="007A02E1"/>
    <w:rsid w:val="007A02FB"/>
    <w:rsid w:val="007A092F"/>
    <w:rsid w:val="007A0CD1"/>
    <w:rsid w:val="007A0F18"/>
    <w:rsid w:val="007A12CF"/>
    <w:rsid w:val="007A1A84"/>
    <w:rsid w:val="007A31E3"/>
    <w:rsid w:val="007A3783"/>
    <w:rsid w:val="007A3A44"/>
    <w:rsid w:val="007A3CC1"/>
    <w:rsid w:val="007A3D35"/>
    <w:rsid w:val="007A4249"/>
    <w:rsid w:val="007A44C9"/>
    <w:rsid w:val="007A46E9"/>
    <w:rsid w:val="007A4E45"/>
    <w:rsid w:val="007A4EBE"/>
    <w:rsid w:val="007A4ED4"/>
    <w:rsid w:val="007A5146"/>
    <w:rsid w:val="007A5254"/>
    <w:rsid w:val="007A5326"/>
    <w:rsid w:val="007A54ED"/>
    <w:rsid w:val="007A5DCD"/>
    <w:rsid w:val="007A60E2"/>
    <w:rsid w:val="007A6406"/>
    <w:rsid w:val="007A6C06"/>
    <w:rsid w:val="007A79C5"/>
    <w:rsid w:val="007A7B82"/>
    <w:rsid w:val="007A7FED"/>
    <w:rsid w:val="007B1556"/>
    <w:rsid w:val="007B1955"/>
    <w:rsid w:val="007B21E9"/>
    <w:rsid w:val="007B29B3"/>
    <w:rsid w:val="007B2AF0"/>
    <w:rsid w:val="007B3B93"/>
    <w:rsid w:val="007B411D"/>
    <w:rsid w:val="007B4CF5"/>
    <w:rsid w:val="007B52F1"/>
    <w:rsid w:val="007B5436"/>
    <w:rsid w:val="007B5F75"/>
    <w:rsid w:val="007B6191"/>
    <w:rsid w:val="007B630F"/>
    <w:rsid w:val="007B63C8"/>
    <w:rsid w:val="007B6A03"/>
    <w:rsid w:val="007B71D8"/>
    <w:rsid w:val="007B7205"/>
    <w:rsid w:val="007C0132"/>
    <w:rsid w:val="007C0998"/>
    <w:rsid w:val="007C09DA"/>
    <w:rsid w:val="007C0F00"/>
    <w:rsid w:val="007C1221"/>
    <w:rsid w:val="007C144B"/>
    <w:rsid w:val="007C1C16"/>
    <w:rsid w:val="007C1D14"/>
    <w:rsid w:val="007C1FEE"/>
    <w:rsid w:val="007C27FE"/>
    <w:rsid w:val="007C2EC1"/>
    <w:rsid w:val="007C443D"/>
    <w:rsid w:val="007C4B8C"/>
    <w:rsid w:val="007C4D01"/>
    <w:rsid w:val="007C54FD"/>
    <w:rsid w:val="007C5927"/>
    <w:rsid w:val="007C60A4"/>
    <w:rsid w:val="007C6625"/>
    <w:rsid w:val="007C6B0A"/>
    <w:rsid w:val="007C6D6A"/>
    <w:rsid w:val="007C6EE8"/>
    <w:rsid w:val="007C7F1F"/>
    <w:rsid w:val="007D08C5"/>
    <w:rsid w:val="007D10E2"/>
    <w:rsid w:val="007D15FC"/>
    <w:rsid w:val="007D17DA"/>
    <w:rsid w:val="007D1E26"/>
    <w:rsid w:val="007D2088"/>
    <w:rsid w:val="007D23BC"/>
    <w:rsid w:val="007D27F1"/>
    <w:rsid w:val="007D32D6"/>
    <w:rsid w:val="007D33D8"/>
    <w:rsid w:val="007D3702"/>
    <w:rsid w:val="007D3792"/>
    <w:rsid w:val="007D3E0A"/>
    <w:rsid w:val="007D44E3"/>
    <w:rsid w:val="007D4901"/>
    <w:rsid w:val="007D4B96"/>
    <w:rsid w:val="007D554B"/>
    <w:rsid w:val="007D5723"/>
    <w:rsid w:val="007D5926"/>
    <w:rsid w:val="007D5973"/>
    <w:rsid w:val="007D5D9B"/>
    <w:rsid w:val="007D6FC2"/>
    <w:rsid w:val="007D70EC"/>
    <w:rsid w:val="007D7571"/>
    <w:rsid w:val="007D7700"/>
    <w:rsid w:val="007D7C1D"/>
    <w:rsid w:val="007D7EC9"/>
    <w:rsid w:val="007E01E1"/>
    <w:rsid w:val="007E04C0"/>
    <w:rsid w:val="007E0992"/>
    <w:rsid w:val="007E0D00"/>
    <w:rsid w:val="007E0E70"/>
    <w:rsid w:val="007E1058"/>
    <w:rsid w:val="007E12EF"/>
    <w:rsid w:val="007E14B3"/>
    <w:rsid w:val="007E157E"/>
    <w:rsid w:val="007E1B07"/>
    <w:rsid w:val="007E1E50"/>
    <w:rsid w:val="007E208D"/>
    <w:rsid w:val="007E2350"/>
    <w:rsid w:val="007E27C8"/>
    <w:rsid w:val="007E2D5A"/>
    <w:rsid w:val="007E3656"/>
    <w:rsid w:val="007E3C7A"/>
    <w:rsid w:val="007E48D0"/>
    <w:rsid w:val="007E4E33"/>
    <w:rsid w:val="007E59E1"/>
    <w:rsid w:val="007E5D63"/>
    <w:rsid w:val="007E6E02"/>
    <w:rsid w:val="007E6ED2"/>
    <w:rsid w:val="007E7137"/>
    <w:rsid w:val="007E743F"/>
    <w:rsid w:val="007E7B0B"/>
    <w:rsid w:val="007F03E2"/>
    <w:rsid w:val="007F057D"/>
    <w:rsid w:val="007F0AB7"/>
    <w:rsid w:val="007F0DCA"/>
    <w:rsid w:val="007F13F9"/>
    <w:rsid w:val="007F1CBC"/>
    <w:rsid w:val="007F2A83"/>
    <w:rsid w:val="007F2FB5"/>
    <w:rsid w:val="007F345F"/>
    <w:rsid w:val="007F3529"/>
    <w:rsid w:val="007F35D8"/>
    <w:rsid w:val="007F3600"/>
    <w:rsid w:val="007F3854"/>
    <w:rsid w:val="007F41FB"/>
    <w:rsid w:val="007F4C71"/>
    <w:rsid w:val="007F4FCE"/>
    <w:rsid w:val="007F550A"/>
    <w:rsid w:val="007F5F86"/>
    <w:rsid w:val="007F6031"/>
    <w:rsid w:val="007F712B"/>
    <w:rsid w:val="007F73F6"/>
    <w:rsid w:val="007F788E"/>
    <w:rsid w:val="007F78CF"/>
    <w:rsid w:val="007F7A9E"/>
    <w:rsid w:val="007F7B81"/>
    <w:rsid w:val="00800860"/>
    <w:rsid w:val="00801B02"/>
    <w:rsid w:val="00801BE3"/>
    <w:rsid w:val="0080211A"/>
    <w:rsid w:val="00802785"/>
    <w:rsid w:val="00803C36"/>
    <w:rsid w:val="008043FB"/>
    <w:rsid w:val="008048C8"/>
    <w:rsid w:val="00804B4B"/>
    <w:rsid w:val="00804D70"/>
    <w:rsid w:val="00804F72"/>
    <w:rsid w:val="008056E5"/>
    <w:rsid w:val="0080597D"/>
    <w:rsid w:val="00806E1C"/>
    <w:rsid w:val="00806F2D"/>
    <w:rsid w:val="00807050"/>
    <w:rsid w:val="008071EF"/>
    <w:rsid w:val="00807602"/>
    <w:rsid w:val="008078E2"/>
    <w:rsid w:val="00807D25"/>
    <w:rsid w:val="00807D67"/>
    <w:rsid w:val="00810077"/>
    <w:rsid w:val="008100BD"/>
    <w:rsid w:val="0081035D"/>
    <w:rsid w:val="00810A31"/>
    <w:rsid w:val="00810F3A"/>
    <w:rsid w:val="00811111"/>
    <w:rsid w:val="008119C7"/>
    <w:rsid w:val="00811D14"/>
    <w:rsid w:val="00812AFF"/>
    <w:rsid w:val="00812FEF"/>
    <w:rsid w:val="00813676"/>
    <w:rsid w:val="0081400A"/>
    <w:rsid w:val="008146BA"/>
    <w:rsid w:val="00814E95"/>
    <w:rsid w:val="00814EB5"/>
    <w:rsid w:val="0081509D"/>
    <w:rsid w:val="008155C7"/>
    <w:rsid w:val="00815BE1"/>
    <w:rsid w:val="00816A69"/>
    <w:rsid w:val="00816D03"/>
    <w:rsid w:val="00817084"/>
    <w:rsid w:val="00817715"/>
    <w:rsid w:val="00817C9D"/>
    <w:rsid w:val="00817CA8"/>
    <w:rsid w:val="008201B0"/>
    <w:rsid w:val="00820B39"/>
    <w:rsid w:val="008212C1"/>
    <w:rsid w:val="008215CD"/>
    <w:rsid w:val="0082241A"/>
    <w:rsid w:val="00822A41"/>
    <w:rsid w:val="00822DFC"/>
    <w:rsid w:val="00823221"/>
    <w:rsid w:val="008237FC"/>
    <w:rsid w:val="008238C2"/>
    <w:rsid w:val="00824217"/>
    <w:rsid w:val="00824A1C"/>
    <w:rsid w:val="00825438"/>
    <w:rsid w:val="0082563E"/>
    <w:rsid w:val="0082621D"/>
    <w:rsid w:val="0082688D"/>
    <w:rsid w:val="0082695A"/>
    <w:rsid w:val="00826D59"/>
    <w:rsid w:val="00827402"/>
    <w:rsid w:val="0082761A"/>
    <w:rsid w:val="00827698"/>
    <w:rsid w:val="008306B6"/>
    <w:rsid w:val="00830857"/>
    <w:rsid w:val="00831123"/>
    <w:rsid w:val="008326E2"/>
    <w:rsid w:val="00832B1E"/>
    <w:rsid w:val="00833325"/>
    <w:rsid w:val="008340B2"/>
    <w:rsid w:val="00834249"/>
    <w:rsid w:val="008346A4"/>
    <w:rsid w:val="00835130"/>
    <w:rsid w:val="008351D2"/>
    <w:rsid w:val="00835642"/>
    <w:rsid w:val="00835DFB"/>
    <w:rsid w:val="0083669C"/>
    <w:rsid w:val="008366B4"/>
    <w:rsid w:val="00836BD9"/>
    <w:rsid w:val="00836FD3"/>
    <w:rsid w:val="008374F6"/>
    <w:rsid w:val="0084073E"/>
    <w:rsid w:val="00840851"/>
    <w:rsid w:val="00840898"/>
    <w:rsid w:val="00840AF9"/>
    <w:rsid w:val="00841045"/>
    <w:rsid w:val="008412C0"/>
    <w:rsid w:val="00841AE4"/>
    <w:rsid w:val="00842183"/>
    <w:rsid w:val="0084241D"/>
    <w:rsid w:val="00842AB1"/>
    <w:rsid w:val="00843142"/>
    <w:rsid w:val="00843184"/>
    <w:rsid w:val="00843764"/>
    <w:rsid w:val="00843F91"/>
    <w:rsid w:val="00843FF1"/>
    <w:rsid w:val="008441BD"/>
    <w:rsid w:val="008441D9"/>
    <w:rsid w:val="0084492F"/>
    <w:rsid w:val="00845013"/>
    <w:rsid w:val="00845B0D"/>
    <w:rsid w:val="00846995"/>
    <w:rsid w:val="00846A59"/>
    <w:rsid w:val="00846A62"/>
    <w:rsid w:val="00847D7F"/>
    <w:rsid w:val="00847F45"/>
    <w:rsid w:val="008503A1"/>
    <w:rsid w:val="00850E24"/>
    <w:rsid w:val="008512BD"/>
    <w:rsid w:val="00851C10"/>
    <w:rsid w:val="00851C85"/>
    <w:rsid w:val="008527F8"/>
    <w:rsid w:val="00852828"/>
    <w:rsid w:val="00853307"/>
    <w:rsid w:val="00853551"/>
    <w:rsid w:val="00853E00"/>
    <w:rsid w:val="00853FD0"/>
    <w:rsid w:val="008543F0"/>
    <w:rsid w:val="00854D07"/>
    <w:rsid w:val="00855049"/>
    <w:rsid w:val="008550FD"/>
    <w:rsid w:val="00855435"/>
    <w:rsid w:val="00855696"/>
    <w:rsid w:val="00855C11"/>
    <w:rsid w:val="008560D8"/>
    <w:rsid w:val="00856B93"/>
    <w:rsid w:val="00857071"/>
    <w:rsid w:val="008576D2"/>
    <w:rsid w:val="0085782C"/>
    <w:rsid w:val="00857B80"/>
    <w:rsid w:val="00860815"/>
    <w:rsid w:val="00860E79"/>
    <w:rsid w:val="00860F79"/>
    <w:rsid w:val="0086182C"/>
    <w:rsid w:val="00862927"/>
    <w:rsid w:val="008629C8"/>
    <w:rsid w:val="00862EA5"/>
    <w:rsid w:val="0086313A"/>
    <w:rsid w:val="00863479"/>
    <w:rsid w:val="008648F7"/>
    <w:rsid w:val="00865D35"/>
    <w:rsid w:val="008662EA"/>
    <w:rsid w:val="0086633E"/>
    <w:rsid w:val="00866AB9"/>
    <w:rsid w:val="00866E8F"/>
    <w:rsid w:val="00867421"/>
    <w:rsid w:val="00867953"/>
    <w:rsid w:val="00867A47"/>
    <w:rsid w:val="00870567"/>
    <w:rsid w:val="008706AB"/>
    <w:rsid w:val="00871016"/>
    <w:rsid w:val="008711B1"/>
    <w:rsid w:val="008717B4"/>
    <w:rsid w:val="0087191B"/>
    <w:rsid w:val="00871A66"/>
    <w:rsid w:val="00871A98"/>
    <w:rsid w:val="00871C94"/>
    <w:rsid w:val="00872518"/>
    <w:rsid w:val="00872764"/>
    <w:rsid w:val="008741E7"/>
    <w:rsid w:val="00874287"/>
    <w:rsid w:val="0087465A"/>
    <w:rsid w:val="00874696"/>
    <w:rsid w:val="008749DD"/>
    <w:rsid w:val="00874A5B"/>
    <w:rsid w:val="00874DD5"/>
    <w:rsid w:val="00874EFD"/>
    <w:rsid w:val="0087516C"/>
    <w:rsid w:val="00876304"/>
    <w:rsid w:val="00876691"/>
    <w:rsid w:val="0087678E"/>
    <w:rsid w:val="00876C4D"/>
    <w:rsid w:val="00877271"/>
    <w:rsid w:val="008774FD"/>
    <w:rsid w:val="0087752F"/>
    <w:rsid w:val="008775DA"/>
    <w:rsid w:val="00880B22"/>
    <w:rsid w:val="00880C87"/>
    <w:rsid w:val="00880ECF"/>
    <w:rsid w:val="008813FB"/>
    <w:rsid w:val="00881BB4"/>
    <w:rsid w:val="00881D98"/>
    <w:rsid w:val="00881EA5"/>
    <w:rsid w:val="008820B7"/>
    <w:rsid w:val="00882ECB"/>
    <w:rsid w:val="00882F9C"/>
    <w:rsid w:val="008830F4"/>
    <w:rsid w:val="008832E1"/>
    <w:rsid w:val="0088384E"/>
    <w:rsid w:val="0088438F"/>
    <w:rsid w:val="00884AFD"/>
    <w:rsid w:val="008850DE"/>
    <w:rsid w:val="008853DE"/>
    <w:rsid w:val="00885437"/>
    <w:rsid w:val="008858F1"/>
    <w:rsid w:val="00885D4B"/>
    <w:rsid w:val="00885DB5"/>
    <w:rsid w:val="008863BC"/>
    <w:rsid w:val="00886A60"/>
    <w:rsid w:val="00886BA0"/>
    <w:rsid w:val="00887163"/>
    <w:rsid w:val="008875F9"/>
    <w:rsid w:val="00887813"/>
    <w:rsid w:val="00887886"/>
    <w:rsid w:val="00887F0A"/>
    <w:rsid w:val="008907E6"/>
    <w:rsid w:val="00890EDA"/>
    <w:rsid w:val="00890F7D"/>
    <w:rsid w:val="00891749"/>
    <w:rsid w:val="00891BEE"/>
    <w:rsid w:val="00891C60"/>
    <w:rsid w:val="00891C86"/>
    <w:rsid w:val="00892018"/>
    <w:rsid w:val="00892092"/>
    <w:rsid w:val="008920B3"/>
    <w:rsid w:val="008920E0"/>
    <w:rsid w:val="00892685"/>
    <w:rsid w:val="00892782"/>
    <w:rsid w:val="00892C33"/>
    <w:rsid w:val="008930C0"/>
    <w:rsid w:val="008933DB"/>
    <w:rsid w:val="00893436"/>
    <w:rsid w:val="00893906"/>
    <w:rsid w:val="00893F9F"/>
    <w:rsid w:val="00894354"/>
    <w:rsid w:val="00894F53"/>
    <w:rsid w:val="00895143"/>
    <w:rsid w:val="008951D6"/>
    <w:rsid w:val="00895817"/>
    <w:rsid w:val="0089589D"/>
    <w:rsid w:val="00895906"/>
    <w:rsid w:val="008965A2"/>
    <w:rsid w:val="00896810"/>
    <w:rsid w:val="00896FED"/>
    <w:rsid w:val="008975BF"/>
    <w:rsid w:val="00897BAB"/>
    <w:rsid w:val="00897EB8"/>
    <w:rsid w:val="008A0082"/>
    <w:rsid w:val="008A05C5"/>
    <w:rsid w:val="008A0E37"/>
    <w:rsid w:val="008A0E65"/>
    <w:rsid w:val="008A0EF4"/>
    <w:rsid w:val="008A1340"/>
    <w:rsid w:val="008A21DC"/>
    <w:rsid w:val="008A2386"/>
    <w:rsid w:val="008A31E2"/>
    <w:rsid w:val="008A32C8"/>
    <w:rsid w:val="008A3343"/>
    <w:rsid w:val="008A3715"/>
    <w:rsid w:val="008A3AD2"/>
    <w:rsid w:val="008A3E21"/>
    <w:rsid w:val="008A4047"/>
    <w:rsid w:val="008A4C28"/>
    <w:rsid w:val="008A4C70"/>
    <w:rsid w:val="008A5AA6"/>
    <w:rsid w:val="008A6798"/>
    <w:rsid w:val="008A67CC"/>
    <w:rsid w:val="008A6B21"/>
    <w:rsid w:val="008A7831"/>
    <w:rsid w:val="008A7E5A"/>
    <w:rsid w:val="008B082F"/>
    <w:rsid w:val="008B0AC1"/>
    <w:rsid w:val="008B105B"/>
    <w:rsid w:val="008B14E6"/>
    <w:rsid w:val="008B213F"/>
    <w:rsid w:val="008B24DE"/>
    <w:rsid w:val="008B265B"/>
    <w:rsid w:val="008B2BB1"/>
    <w:rsid w:val="008B3B14"/>
    <w:rsid w:val="008B3E1B"/>
    <w:rsid w:val="008B43B4"/>
    <w:rsid w:val="008B4C74"/>
    <w:rsid w:val="008B4F45"/>
    <w:rsid w:val="008B51C3"/>
    <w:rsid w:val="008B53F9"/>
    <w:rsid w:val="008B542D"/>
    <w:rsid w:val="008B621A"/>
    <w:rsid w:val="008B654C"/>
    <w:rsid w:val="008B6636"/>
    <w:rsid w:val="008B6AFF"/>
    <w:rsid w:val="008B728A"/>
    <w:rsid w:val="008B7583"/>
    <w:rsid w:val="008B7D79"/>
    <w:rsid w:val="008B7DBE"/>
    <w:rsid w:val="008C01E6"/>
    <w:rsid w:val="008C0785"/>
    <w:rsid w:val="008C08DD"/>
    <w:rsid w:val="008C0949"/>
    <w:rsid w:val="008C0A35"/>
    <w:rsid w:val="008C0D12"/>
    <w:rsid w:val="008C0E27"/>
    <w:rsid w:val="008C170B"/>
    <w:rsid w:val="008C18E7"/>
    <w:rsid w:val="008C1F02"/>
    <w:rsid w:val="008C229E"/>
    <w:rsid w:val="008C3036"/>
    <w:rsid w:val="008C39F6"/>
    <w:rsid w:val="008C3B18"/>
    <w:rsid w:val="008C4264"/>
    <w:rsid w:val="008C4270"/>
    <w:rsid w:val="008C4458"/>
    <w:rsid w:val="008C45E0"/>
    <w:rsid w:val="008C47F7"/>
    <w:rsid w:val="008C4808"/>
    <w:rsid w:val="008C4A5E"/>
    <w:rsid w:val="008C4C1A"/>
    <w:rsid w:val="008C50CC"/>
    <w:rsid w:val="008C52EE"/>
    <w:rsid w:val="008C5C17"/>
    <w:rsid w:val="008C5EAA"/>
    <w:rsid w:val="008C6097"/>
    <w:rsid w:val="008C609C"/>
    <w:rsid w:val="008C6389"/>
    <w:rsid w:val="008C6BEB"/>
    <w:rsid w:val="008C6C49"/>
    <w:rsid w:val="008C6F59"/>
    <w:rsid w:val="008C74CC"/>
    <w:rsid w:val="008C7503"/>
    <w:rsid w:val="008C7BBC"/>
    <w:rsid w:val="008C7F9B"/>
    <w:rsid w:val="008D00F5"/>
    <w:rsid w:val="008D1C0B"/>
    <w:rsid w:val="008D2168"/>
    <w:rsid w:val="008D23CF"/>
    <w:rsid w:val="008D297B"/>
    <w:rsid w:val="008D2FE3"/>
    <w:rsid w:val="008D30A0"/>
    <w:rsid w:val="008D3643"/>
    <w:rsid w:val="008D3B7D"/>
    <w:rsid w:val="008D419C"/>
    <w:rsid w:val="008D424F"/>
    <w:rsid w:val="008D4F9A"/>
    <w:rsid w:val="008D524F"/>
    <w:rsid w:val="008D52BD"/>
    <w:rsid w:val="008D535D"/>
    <w:rsid w:val="008D58FA"/>
    <w:rsid w:val="008D5BB6"/>
    <w:rsid w:val="008D5CFC"/>
    <w:rsid w:val="008D6A3D"/>
    <w:rsid w:val="008D6B86"/>
    <w:rsid w:val="008D6CD4"/>
    <w:rsid w:val="008D6E71"/>
    <w:rsid w:val="008D700B"/>
    <w:rsid w:val="008D73BD"/>
    <w:rsid w:val="008D7D21"/>
    <w:rsid w:val="008E00FE"/>
    <w:rsid w:val="008E017F"/>
    <w:rsid w:val="008E03F5"/>
    <w:rsid w:val="008E0ADA"/>
    <w:rsid w:val="008E0E06"/>
    <w:rsid w:val="008E123F"/>
    <w:rsid w:val="008E15E4"/>
    <w:rsid w:val="008E25EF"/>
    <w:rsid w:val="008E3B95"/>
    <w:rsid w:val="008E3D60"/>
    <w:rsid w:val="008E41CC"/>
    <w:rsid w:val="008E4782"/>
    <w:rsid w:val="008E4CA5"/>
    <w:rsid w:val="008E4CAC"/>
    <w:rsid w:val="008E4D49"/>
    <w:rsid w:val="008E4E02"/>
    <w:rsid w:val="008E4EEB"/>
    <w:rsid w:val="008E567F"/>
    <w:rsid w:val="008E59D4"/>
    <w:rsid w:val="008E64BF"/>
    <w:rsid w:val="008E69A8"/>
    <w:rsid w:val="008E6B32"/>
    <w:rsid w:val="008E714F"/>
    <w:rsid w:val="008E771D"/>
    <w:rsid w:val="008E7BD7"/>
    <w:rsid w:val="008E7D51"/>
    <w:rsid w:val="008E7F6C"/>
    <w:rsid w:val="008F186D"/>
    <w:rsid w:val="008F1927"/>
    <w:rsid w:val="008F1D9C"/>
    <w:rsid w:val="008F1F6D"/>
    <w:rsid w:val="008F24D0"/>
    <w:rsid w:val="008F27DC"/>
    <w:rsid w:val="008F3D7F"/>
    <w:rsid w:val="008F3D97"/>
    <w:rsid w:val="008F4053"/>
    <w:rsid w:val="008F4925"/>
    <w:rsid w:val="008F4CF7"/>
    <w:rsid w:val="008F4EF7"/>
    <w:rsid w:val="008F5195"/>
    <w:rsid w:val="008F62D6"/>
    <w:rsid w:val="008F63F7"/>
    <w:rsid w:val="008F7386"/>
    <w:rsid w:val="0090041B"/>
    <w:rsid w:val="009004C8"/>
    <w:rsid w:val="00900595"/>
    <w:rsid w:val="00901505"/>
    <w:rsid w:val="00901538"/>
    <w:rsid w:val="0090188E"/>
    <w:rsid w:val="00901C3B"/>
    <w:rsid w:val="00901C5F"/>
    <w:rsid w:val="009022AC"/>
    <w:rsid w:val="009025DB"/>
    <w:rsid w:val="00902AC0"/>
    <w:rsid w:val="00902DB7"/>
    <w:rsid w:val="00902E38"/>
    <w:rsid w:val="009030B5"/>
    <w:rsid w:val="00903492"/>
    <w:rsid w:val="0090360F"/>
    <w:rsid w:val="0090393D"/>
    <w:rsid w:val="0090420A"/>
    <w:rsid w:val="009043ED"/>
    <w:rsid w:val="0090454C"/>
    <w:rsid w:val="00904738"/>
    <w:rsid w:val="009049D1"/>
    <w:rsid w:val="00904AAD"/>
    <w:rsid w:val="009051EC"/>
    <w:rsid w:val="00905A4C"/>
    <w:rsid w:val="00906428"/>
    <w:rsid w:val="009067D1"/>
    <w:rsid w:val="00906B1D"/>
    <w:rsid w:val="009073C5"/>
    <w:rsid w:val="009075CE"/>
    <w:rsid w:val="00907A8C"/>
    <w:rsid w:val="00907B88"/>
    <w:rsid w:val="009101A9"/>
    <w:rsid w:val="00910D8C"/>
    <w:rsid w:val="009111EF"/>
    <w:rsid w:val="00911505"/>
    <w:rsid w:val="0091190D"/>
    <w:rsid w:val="00911A34"/>
    <w:rsid w:val="00912955"/>
    <w:rsid w:val="00912C10"/>
    <w:rsid w:val="00913168"/>
    <w:rsid w:val="00913213"/>
    <w:rsid w:val="00913245"/>
    <w:rsid w:val="00914CF1"/>
    <w:rsid w:val="00915B3A"/>
    <w:rsid w:val="00915E84"/>
    <w:rsid w:val="009160B7"/>
    <w:rsid w:val="009160EF"/>
    <w:rsid w:val="00916EF1"/>
    <w:rsid w:val="009209E5"/>
    <w:rsid w:val="00920C6F"/>
    <w:rsid w:val="00920C9D"/>
    <w:rsid w:val="00921936"/>
    <w:rsid w:val="00922219"/>
    <w:rsid w:val="00922C74"/>
    <w:rsid w:val="009238AB"/>
    <w:rsid w:val="00924591"/>
    <w:rsid w:val="009246AE"/>
    <w:rsid w:val="0092486C"/>
    <w:rsid w:val="00924F95"/>
    <w:rsid w:val="00925127"/>
    <w:rsid w:val="00925270"/>
    <w:rsid w:val="009255D1"/>
    <w:rsid w:val="0092579E"/>
    <w:rsid w:val="00925896"/>
    <w:rsid w:val="00925AFE"/>
    <w:rsid w:val="00926C4F"/>
    <w:rsid w:val="00926FEF"/>
    <w:rsid w:val="009273C0"/>
    <w:rsid w:val="009274FE"/>
    <w:rsid w:val="009275C8"/>
    <w:rsid w:val="00927756"/>
    <w:rsid w:val="00927AB6"/>
    <w:rsid w:val="009300BB"/>
    <w:rsid w:val="0093020D"/>
    <w:rsid w:val="0093142B"/>
    <w:rsid w:val="00931478"/>
    <w:rsid w:val="00931857"/>
    <w:rsid w:val="00931DA3"/>
    <w:rsid w:val="00932D6F"/>
    <w:rsid w:val="00932DCC"/>
    <w:rsid w:val="0093303E"/>
    <w:rsid w:val="009331E7"/>
    <w:rsid w:val="0093330A"/>
    <w:rsid w:val="00933630"/>
    <w:rsid w:val="00933754"/>
    <w:rsid w:val="009337C7"/>
    <w:rsid w:val="00933EE7"/>
    <w:rsid w:val="0093486B"/>
    <w:rsid w:val="00934A20"/>
    <w:rsid w:val="00937F2E"/>
    <w:rsid w:val="00937F56"/>
    <w:rsid w:val="0094007D"/>
    <w:rsid w:val="00940731"/>
    <w:rsid w:val="0094107D"/>
    <w:rsid w:val="00941111"/>
    <w:rsid w:val="00941D7C"/>
    <w:rsid w:val="00942872"/>
    <w:rsid w:val="00943261"/>
    <w:rsid w:val="009434DE"/>
    <w:rsid w:val="00943B8D"/>
    <w:rsid w:val="009447C8"/>
    <w:rsid w:val="0094523C"/>
    <w:rsid w:val="00945629"/>
    <w:rsid w:val="00945632"/>
    <w:rsid w:val="00945D21"/>
    <w:rsid w:val="0094600D"/>
    <w:rsid w:val="009462D8"/>
    <w:rsid w:val="009464EE"/>
    <w:rsid w:val="009465A6"/>
    <w:rsid w:val="00947040"/>
    <w:rsid w:val="0094728C"/>
    <w:rsid w:val="00947698"/>
    <w:rsid w:val="00947D08"/>
    <w:rsid w:val="00947EEF"/>
    <w:rsid w:val="009509AF"/>
    <w:rsid w:val="00950B92"/>
    <w:rsid w:val="00951019"/>
    <w:rsid w:val="0095199D"/>
    <w:rsid w:val="00951E41"/>
    <w:rsid w:val="009520B3"/>
    <w:rsid w:val="009522E7"/>
    <w:rsid w:val="00952744"/>
    <w:rsid w:val="009530BF"/>
    <w:rsid w:val="00953678"/>
    <w:rsid w:val="00953B65"/>
    <w:rsid w:val="00953C3B"/>
    <w:rsid w:val="0095417C"/>
    <w:rsid w:val="009554F6"/>
    <w:rsid w:val="009558F0"/>
    <w:rsid w:val="00955DC2"/>
    <w:rsid w:val="00955F9D"/>
    <w:rsid w:val="00956F9C"/>
    <w:rsid w:val="00957066"/>
    <w:rsid w:val="00957484"/>
    <w:rsid w:val="009601F1"/>
    <w:rsid w:val="00960426"/>
    <w:rsid w:val="00960436"/>
    <w:rsid w:val="0096050A"/>
    <w:rsid w:val="00960B6C"/>
    <w:rsid w:val="00960D59"/>
    <w:rsid w:val="00961149"/>
    <w:rsid w:val="00961175"/>
    <w:rsid w:val="00961199"/>
    <w:rsid w:val="00961516"/>
    <w:rsid w:val="00961952"/>
    <w:rsid w:val="00962867"/>
    <w:rsid w:val="009638DA"/>
    <w:rsid w:val="00964F5B"/>
    <w:rsid w:val="009651F5"/>
    <w:rsid w:val="009653B8"/>
    <w:rsid w:val="0096589A"/>
    <w:rsid w:val="00965E31"/>
    <w:rsid w:val="0096645E"/>
    <w:rsid w:val="009669CF"/>
    <w:rsid w:val="00967C57"/>
    <w:rsid w:val="00970069"/>
    <w:rsid w:val="00970311"/>
    <w:rsid w:val="009714C6"/>
    <w:rsid w:val="00971998"/>
    <w:rsid w:val="00971BEE"/>
    <w:rsid w:val="009720B5"/>
    <w:rsid w:val="00972162"/>
    <w:rsid w:val="0097289A"/>
    <w:rsid w:val="00972B7D"/>
    <w:rsid w:val="00972CD7"/>
    <w:rsid w:val="00972E26"/>
    <w:rsid w:val="009739DC"/>
    <w:rsid w:val="009741CD"/>
    <w:rsid w:val="00974484"/>
    <w:rsid w:val="009746D0"/>
    <w:rsid w:val="00975C6E"/>
    <w:rsid w:val="00975EE6"/>
    <w:rsid w:val="0097604F"/>
    <w:rsid w:val="0097651F"/>
    <w:rsid w:val="00976537"/>
    <w:rsid w:val="00976DA9"/>
    <w:rsid w:val="00977847"/>
    <w:rsid w:val="00977BDB"/>
    <w:rsid w:val="00980C78"/>
    <w:rsid w:val="00981023"/>
    <w:rsid w:val="009810D1"/>
    <w:rsid w:val="00981E11"/>
    <w:rsid w:val="00982684"/>
    <w:rsid w:val="00982863"/>
    <w:rsid w:val="00982D37"/>
    <w:rsid w:val="009833EA"/>
    <w:rsid w:val="00983A18"/>
    <w:rsid w:val="00983A98"/>
    <w:rsid w:val="00983C59"/>
    <w:rsid w:val="00983E14"/>
    <w:rsid w:val="00983E99"/>
    <w:rsid w:val="009842F7"/>
    <w:rsid w:val="00984304"/>
    <w:rsid w:val="0098483D"/>
    <w:rsid w:val="00984A5D"/>
    <w:rsid w:val="009854FB"/>
    <w:rsid w:val="00985525"/>
    <w:rsid w:val="009856D3"/>
    <w:rsid w:val="009858D0"/>
    <w:rsid w:val="00986469"/>
    <w:rsid w:val="00986B5C"/>
    <w:rsid w:val="00986BA9"/>
    <w:rsid w:val="009877FD"/>
    <w:rsid w:val="00987E33"/>
    <w:rsid w:val="00987EF6"/>
    <w:rsid w:val="0099016E"/>
    <w:rsid w:val="0099076E"/>
    <w:rsid w:val="00990BFB"/>
    <w:rsid w:val="00990CA8"/>
    <w:rsid w:val="00991FF6"/>
    <w:rsid w:val="0099231E"/>
    <w:rsid w:val="009925DE"/>
    <w:rsid w:val="00992924"/>
    <w:rsid w:val="00992B2E"/>
    <w:rsid w:val="00992BD0"/>
    <w:rsid w:val="00992D7E"/>
    <w:rsid w:val="00993353"/>
    <w:rsid w:val="009936C7"/>
    <w:rsid w:val="00993771"/>
    <w:rsid w:val="00993E85"/>
    <w:rsid w:val="00993F6C"/>
    <w:rsid w:val="00994232"/>
    <w:rsid w:val="009942AF"/>
    <w:rsid w:val="00994643"/>
    <w:rsid w:val="0099538B"/>
    <w:rsid w:val="00995CA4"/>
    <w:rsid w:val="00995ED0"/>
    <w:rsid w:val="009965A4"/>
    <w:rsid w:val="009969BA"/>
    <w:rsid w:val="009976DA"/>
    <w:rsid w:val="00997C63"/>
    <w:rsid w:val="009A006E"/>
    <w:rsid w:val="009A0222"/>
    <w:rsid w:val="009A0555"/>
    <w:rsid w:val="009A0628"/>
    <w:rsid w:val="009A0A0B"/>
    <w:rsid w:val="009A113A"/>
    <w:rsid w:val="009A1552"/>
    <w:rsid w:val="009A1C15"/>
    <w:rsid w:val="009A1D99"/>
    <w:rsid w:val="009A2130"/>
    <w:rsid w:val="009A2872"/>
    <w:rsid w:val="009A336E"/>
    <w:rsid w:val="009A3D2E"/>
    <w:rsid w:val="009A423A"/>
    <w:rsid w:val="009A431C"/>
    <w:rsid w:val="009A49F4"/>
    <w:rsid w:val="009A5376"/>
    <w:rsid w:val="009A5794"/>
    <w:rsid w:val="009A5B1E"/>
    <w:rsid w:val="009A6613"/>
    <w:rsid w:val="009A682E"/>
    <w:rsid w:val="009A70C1"/>
    <w:rsid w:val="009A7264"/>
    <w:rsid w:val="009A7385"/>
    <w:rsid w:val="009A75F0"/>
    <w:rsid w:val="009A79D8"/>
    <w:rsid w:val="009A7D0C"/>
    <w:rsid w:val="009A7DED"/>
    <w:rsid w:val="009A7E9B"/>
    <w:rsid w:val="009B0CA2"/>
    <w:rsid w:val="009B0CA6"/>
    <w:rsid w:val="009B0DD6"/>
    <w:rsid w:val="009B0F11"/>
    <w:rsid w:val="009B122F"/>
    <w:rsid w:val="009B16A3"/>
    <w:rsid w:val="009B18A1"/>
    <w:rsid w:val="009B1B76"/>
    <w:rsid w:val="009B23C7"/>
    <w:rsid w:val="009B2A08"/>
    <w:rsid w:val="009B2AAC"/>
    <w:rsid w:val="009B33F8"/>
    <w:rsid w:val="009B367C"/>
    <w:rsid w:val="009B4325"/>
    <w:rsid w:val="009B4411"/>
    <w:rsid w:val="009B4E79"/>
    <w:rsid w:val="009B5683"/>
    <w:rsid w:val="009B5743"/>
    <w:rsid w:val="009B5C3B"/>
    <w:rsid w:val="009B6066"/>
    <w:rsid w:val="009B63EB"/>
    <w:rsid w:val="009B68C3"/>
    <w:rsid w:val="009B6C05"/>
    <w:rsid w:val="009B7FB2"/>
    <w:rsid w:val="009B7FBA"/>
    <w:rsid w:val="009C006C"/>
    <w:rsid w:val="009C006E"/>
    <w:rsid w:val="009C088C"/>
    <w:rsid w:val="009C0B11"/>
    <w:rsid w:val="009C115D"/>
    <w:rsid w:val="009C18E3"/>
    <w:rsid w:val="009C23F3"/>
    <w:rsid w:val="009C2930"/>
    <w:rsid w:val="009C2CEE"/>
    <w:rsid w:val="009C2DBC"/>
    <w:rsid w:val="009C2FEE"/>
    <w:rsid w:val="009C30BD"/>
    <w:rsid w:val="009C3163"/>
    <w:rsid w:val="009C33AD"/>
    <w:rsid w:val="009C3414"/>
    <w:rsid w:val="009C368D"/>
    <w:rsid w:val="009C3933"/>
    <w:rsid w:val="009C3C70"/>
    <w:rsid w:val="009C3F26"/>
    <w:rsid w:val="009C509F"/>
    <w:rsid w:val="009C5B57"/>
    <w:rsid w:val="009C5CB8"/>
    <w:rsid w:val="009C64D7"/>
    <w:rsid w:val="009C65D9"/>
    <w:rsid w:val="009C6B3F"/>
    <w:rsid w:val="009C7CB9"/>
    <w:rsid w:val="009D027B"/>
    <w:rsid w:val="009D04DA"/>
    <w:rsid w:val="009D08F5"/>
    <w:rsid w:val="009D0A4A"/>
    <w:rsid w:val="009D0C89"/>
    <w:rsid w:val="009D1745"/>
    <w:rsid w:val="009D1A13"/>
    <w:rsid w:val="009D1B0C"/>
    <w:rsid w:val="009D1C23"/>
    <w:rsid w:val="009D1FD8"/>
    <w:rsid w:val="009D208D"/>
    <w:rsid w:val="009D21D1"/>
    <w:rsid w:val="009D21F0"/>
    <w:rsid w:val="009D29E2"/>
    <w:rsid w:val="009D2E69"/>
    <w:rsid w:val="009D2F03"/>
    <w:rsid w:val="009D3315"/>
    <w:rsid w:val="009D3725"/>
    <w:rsid w:val="009D3F53"/>
    <w:rsid w:val="009D407F"/>
    <w:rsid w:val="009D40C8"/>
    <w:rsid w:val="009D47B9"/>
    <w:rsid w:val="009D4B71"/>
    <w:rsid w:val="009D4EFA"/>
    <w:rsid w:val="009D5223"/>
    <w:rsid w:val="009D5399"/>
    <w:rsid w:val="009D6000"/>
    <w:rsid w:val="009D60A5"/>
    <w:rsid w:val="009D617C"/>
    <w:rsid w:val="009D629D"/>
    <w:rsid w:val="009D67FB"/>
    <w:rsid w:val="009E000A"/>
    <w:rsid w:val="009E0029"/>
    <w:rsid w:val="009E024E"/>
    <w:rsid w:val="009E0403"/>
    <w:rsid w:val="009E0C53"/>
    <w:rsid w:val="009E0CB6"/>
    <w:rsid w:val="009E0F2F"/>
    <w:rsid w:val="009E120A"/>
    <w:rsid w:val="009E1D5C"/>
    <w:rsid w:val="009E1D68"/>
    <w:rsid w:val="009E1FE9"/>
    <w:rsid w:val="009E214A"/>
    <w:rsid w:val="009E2426"/>
    <w:rsid w:val="009E2608"/>
    <w:rsid w:val="009E2838"/>
    <w:rsid w:val="009E29AF"/>
    <w:rsid w:val="009E3230"/>
    <w:rsid w:val="009E3EFB"/>
    <w:rsid w:val="009E40AE"/>
    <w:rsid w:val="009E43E1"/>
    <w:rsid w:val="009E492F"/>
    <w:rsid w:val="009E4AC4"/>
    <w:rsid w:val="009E4C85"/>
    <w:rsid w:val="009E52E3"/>
    <w:rsid w:val="009E56E9"/>
    <w:rsid w:val="009E6364"/>
    <w:rsid w:val="009E710F"/>
    <w:rsid w:val="009E7193"/>
    <w:rsid w:val="009E778D"/>
    <w:rsid w:val="009E795E"/>
    <w:rsid w:val="009F0225"/>
    <w:rsid w:val="009F057E"/>
    <w:rsid w:val="009F077B"/>
    <w:rsid w:val="009F1613"/>
    <w:rsid w:val="009F182D"/>
    <w:rsid w:val="009F20B3"/>
    <w:rsid w:val="009F28F9"/>
    <w:rsid w:val="009F2D17"/>
    <w:rsid w:val="009F339A"/>
    <w:rsid w:val="009F3B16"/>
    <w:rsid w:val="009F3D59"/>
    <w:rsid w:val="009F41B0"/>
    <w:rsid w:val="009F41B5"/>
    <w:rsid w:val="009F44C7"/>
    <w:rsid w:val="009F4C06"/>
    <w:rsid w:val="009F5590"/>
    <w:rsid w:val="009F56C6"/>
    <w:rsid w:val="009F5D8C"/>
    <w:rsid w:val="009F64FE"/>
    <w:rsid w:val="009F66A3"/>
    <w:rsid w:val="009F7217"/>
    <w:rsid w:val="009F76B9"/>
    <w:rsid w:val="009F7FEE"/>
    <w:rsid w:val="00A00027"/>
    <w:rsid w:val="00A002B4"/>
    <w:rsid w:val="00A006B9"/>
    <w:rsid w:val="00A00805"/>
    <w:rsid w:val="00A00BFD"/>
    <w:rsid w:val="00A010C7"/>
    <w:rsid w:val="00A01E64"/>
    <w:rsid w:val="00A0256F"/>
    <w:rsid w:val="00A02AF0"/>
    <w:rsid w:val="00A031B7"/>
    <w:rsid w:val="00A03BB5"/>
    <w:rsid w:val="00A03DBE"/>
    <w:rsid w:val="00A04189"/>
    <w:rsid w:val="00A05782"/>
    <w:rsid w:val="00A06547"/>
    <w:rsid w:val="00A06A98"/>
    <w:rsid w:val="00A07095"/>
    <w:rsid w:val="00A070A1"/>
    <w:rsid w:val="00A07317"/>
    <w:rsid w:val="00A07419"/>
    <w:rsid w:val="00A07918"/>
    <w:rsid w:val="00A07A43"/>
    <w:rsid w:val="00A07F78"/>
    <w:rsid w:val="00A100E8"/>
    <w:rsid w:val="00A1072E"/>
    <w:rsid w:val="00A10E0B"/>
    <w:rsid w:val="00A11419"/>
    <w:rsid w:val="00A11795"/>
    <w:rsid w:val="00A1185D"/>
    <w:rsid w:val="00A12208"/>
    <w:rsid w:val="00A122D5"/>
    <w:rsid w:val="00A12867"/>
    <w:rsid w:val="00A130AF"/>
    <w:rsid w:val="00A131A1"/>
    <w:rsid w:val="00A1396F"/>
    <w:rsid w:val="00A1404E"/>
    <w:rsid w:val="00A1412C"/>
    <w:rsid w:val="00A145E3"/>
    <w:rsid w:val="00A14622"/>
    <w:rsid w:val="00A15A94"/>
    <w:rsid w:val="00A15BFB"/>
    <w:rsid w:val="00A15C58"/>
    <w:rsid w:val="00A15C66"/>
    <w:rsid w:val="00A15C6B"/>
    <w:rsid w:val="00A15D77"/>
    <w:rsid w:val="00A16299"/>
    <w:rsid w:val="00A164FA"/>
    <w:rsid w:val="00A165FF"/>
    <w:rsid w:val="00A172CA"/>
    <w:rsid w:val="00A174C1"/>
    <w:rsid w:val="00A17ADE"/>
    <w:rsid w:val="00A201D1"/>
    <w:rsid w:val="00A2030D"/>
    <w:rsid w:val="00A209BE"/>
    <w:rsid w:val="00A209D6"/>
    <w:rsid w:val="00A20A5E"/>
    <w:rsid w:val="00A20A81"/>
    <w:rsid w:val="00A20E7B"/>
    <w:rsid w:val="00A21BBC"/>
    <w:rsid w:val="00A22177"/>
    <w:rsid w:val="00A22AF5"/>
    <w:rsid w:val="00A2300D"/>
    <w:rsid w:val="00A230FB"/>
    <w:rsid w:val="00A23309"/>
    <w:rsid w:val="00A2356D"/>
    <w:rsid w:val="00A242DE"/>
    <w:rsid w:val="00A24780"/>
    <w:rsid w:val="00A24AB9"/>
    <w:rsid w:val="00A252A1"/>
    <w:rsid w:val="00A256EC"/>
    <w:rsid w:val="00A257E8"/>
    <w:rsid w:val="00A25CA4"/>
    <w:rsid w:val="00A25E72"/>
    <w:rsid w:val="00A26048"/>
    <w:rsid w:val="00A2628B"/>
    <w:rsid w:val="00A2649C"/>
    <w:rsid w:val="00A26536"/>
    <w:rsid w:val="00A2699E"/>
    <w:rsid w:val="00A269CB"/>
    <w:rsid w:val="00A26FF2"/>
    <w:rsid w:val="00A2788C"/>
    <w:rsid w:val="00A27AC1"/>
    <w:rsid w:val="00A27B1A"/>
    <w:rsid w:val="00A27DF7"/>
    <w:rsid w:val="00A27FD2"/>
    <w:rsid w:val="00A3047B"/>
    <w:rsid w:val="00A3053E"/>
    <w:rsid w:val="00A3076D"/>
    <w:rsid w:val="00A307A9"/>
    <w:rsid w:val="00A30A2C"/>
    <w:rsid w:val="00A31273"/>
    <w:rsid w:val="00A31287"/>
    <w:rsid w:val="00A312C0"/>
    <w:rsid w:val="00A316AA"/>
    <w:rsid w:val="00A31830"/>
    <w:rsid w:val="00A31A7B"/>
    <w:rsid w:val="00A321BB"/>
    <w:rsid w:val="00A322D9"/>
    <w:rsid w:val="00A32642"/>
    <w:rsid w:val="00A32940"/>
    <w:rsid w:val="00A33371"/>
    <w:rsid w:val="00A3384F"/>
    <w:rsid w:val="00A33AAC"/>
    <w:rsid w:val="00A33AE2"/>
    <w:rsid w:val="00A33F18"/>
    <w:rsid w:val="00A34199"/>
    <w:rsid w:val="00A35209"/>
    <w:rsid w:val="00A3598E"/>
    <w:rsid w:val="00A35FD7"/>
    <w:rsid w:val="00A36088"/>
    <w:rsid w:val="00A36810"/>
    <w:rsid w:val="00A36A2B"/>
    <w:rsid w:val="00A36CC1"/>
    <w:rsid w:val="00A374AE"/>
    <w:rsid w:val="00A377D3"/>
    <w:rsid w:val="00A4047B"/>
    <w:rsid w:val="00A40772"/>
    <w:rsid w:val="00A40829"/>
    <w:rsid w:val="00A40D67"/>
    <w:rsid w:val="00A40E41"/>
    <w:rsid w:val="00A410B8"/>
    <w:rsid w:val="00A4135E"/>
    <w:rsid w:val="00A413A1"/>
    <w:rsid w:val="00A41933"/>
    <w:rsid w:val="00A42897"/>
    <w:rsid w:val="00A42B9C"/>
    <w:rsid w:val="00A43381"/>
    <w:rsid w:val="00A43D0C"/>
    <w:rsid w:val="00A43E30"/>
    <w:rsid w:val="00A43E5A"/>
    <w:rsid w:val="00A43ED0"/>
    <w:rsid w:val="00A4448E"/>
    <w:rsid w:val="00A444C5"/>
    <w:rsid w:val="00A44B40"/>
    <w:rsid w:val="00A44E5F"/>
    <w:rsid w:val="00A459A0"/>
    <w:rsid w:val="00A45AD0"/>
    <w:rsid w:val="00A45D24"/>
    <w:rsid w:val="00A45F3A"/>
    <w:rsid w:val="00A460AA"/>
    <w:rsid w:val="00A4617A"/>
    <w:rsid w:val="00A466CB"/>
    <w:rsid w:val="00A47876"/>
    <w:rsid w:val="00A478D3"/>
    <w:rsid w:val="00A508A8"/>
    <w:rsid w:val="00A51017"/>
    <w:rsid w:val="00A5118B"/>
    <w:rsid w:val="00A512B2"/>
    <w:rsid w:val="00A51642"/>
    <w:rsid w:val="00A5197F"/>
    <w:rsid w:val="00A51B45"/>
    <w:rsid w:val="00A51C54"/>
    <w:rsid w:val="00A5227B"/>
    <w:rsid w:val="00A5233D"/>
    <w:rsid w:val="00A52707"/>
    <w:rsid w:val="00A52AD0"/>
    <w:rsid w:val="00A52FB4"/>
    <w:rsid w:val="00A5410A"/>
    <w:rsid w:val="00A547EB"/>
    <w:rsid w:val="00A54900"/>
    <w:rsid w:val="00A551E8"/>
    <w:rsid w:val="00A55BBC"/>
    <w:rsid w:val="00A55D2E"/>
    <w:rsid w:val="00A560BB"/>
    <w:rsid w:val="00A569BC"/>
    <w:rsid w:val="00A56E9E"/>
    <w:rsid w:val="00A578D1"/>
    <w:rsid w:val="00A60F14"/>
    <w:rsid w:val="00A61AF4"/>
    <w:rsid w:val="00A61D92"/>
    <w:rsid w:val="00A621E8"/>
    <w:rsid w:val="00A62D85"/>
    <w:rsid w:val="00A62FAA"/>
    <w:rsid w:val="00A63316"/>
    <w:rsid w:val="00A63877"/>
    <w:rsid w:val="00A63DAD"/>
    <w:rsid w:val="00A63E3B"/>
    <w:rsid w:val="00A644FD"/>
    <w:rsid w:val="00A64813"/>
    <w:rsid w:val="00A64933"/>
    <w:rsid w:val="00A65156"/>
    <w:rsid w:val="00A651AD"/>
    <w:rsid w:val="00A6576E"/>
    <w:rsid w:val="00A66C46"/>
    <w:rsid w:val="00A66D04"/>
    <w:rsid w:val="00A66D4B"/>
    <w:rsid w:val="00A672C3"/>
    <w:rsid w:val="00A67AE7"/>
    <w:rsid w:val="00A700C1"/>
    <w:rsid w:val="00A70298"/>
    <w:rsid w:val="00A7035E"/>
    <w:rsid w:val="00A706E1"/>
    <w:rsid w:val="00A70723"/>
    <w:rsid w:val="00A70BC1"/>
    <w:rsid w:val="00A70C5E"/>
    <w:rsid w:val="00A711EE"/>
    <w:rsid w:val="00A713AF"/>
    <w:rsid w:val="00A71CDF"/>
    <w:rsid w:val="00A71E17"/>
    <w:rsid w:val="00A71ECD"/>
    <w:rsid w:val="00A72853"/>
    <w:rsid w:val="00A729C2"/>
    <w:rsid w:val="00A72AD9"/>
    <w:rsid w:val="00A73041"/>
    <w:rsid w:val="00A736A7"/>
    <w:rsid w:val="00A73792"/>
    <w:rsid w:val="00A73C56"/>
    <w:rsid w:val="00A73EC6"/>
    <w:rsid w:val="00A74235"/>
    <w:rsid w:val="00A7456A"/>
    <w:rsid w:val="00A747E6"/>
    <w:rsid w:val="00A74E85"/>
    <w:rsid w:val="00A74EEB"/>
    <w:rsid w:val="00A75049"/>
    <w:rsid w:val="00A75A1F"/>
    <w:rsid w:val="00A75E33"/>
    <w:rsid w:val="00A762F0"/>
    <w:rsid w:val="00A76A61"/>
    <w:rsid w:val="00A76CC2"/>
    <w:rsid w:val="00A7711C"/>
    <w:rsid w:val="00A774C4"/>
    <w:rsid w:val="00A77A1D"/>
    <w:rsid w:val="00A77B39"/>
    <w:rsid w:val="00A77F49"/>
    <w:rsid w:val="00A804B8"/>
    <w:rsid w:val="00A80606"/>
    <w:rsid w:val="00A80791"/>
    <w:rsid w:val="00A80BCE"/>
    <w:rsid w:val="00A8179A"/>
    <w:rsid w:val="00A81CFC"/>
    <w:rsid w:val="00A81FD7"/>
    <w:rsid w:val="00A821AC"/>
    <w:rsid w:val="00A826B3"/>
    <w:rsid w:val="00A82CEF"/>
    <w:rsid w:val="00A82EF1"/>
    <w:rsid w:val="00A8334A"/>
    <w:rsid w:val="00A83733"/>
    <w:rsid w:val="00A83A35"/>
    <w:rsid w:val="00A84367"/>
    <w:rsid w:val="00A846C5"/>
    <w:rsid w:val="00A8490D"/>
    <w:rsid w:val="00A84C55"/>
    <w:rsid w:val="00A85067"/>
    <w:rsid w:val="00A8560B"/>
    <w:rsid w:val="00A8642F"/>
    <w:rsid w:val="00A86A52"/>
    <w:rsid w:val="00A87CCA"/>
    <w:rsid w:val="00A9032F"/>
    <w:rsid w:val="00A9033D"/>
    <w:rsid w:val="00A9056F"/>
    <w:rsid w:val="00A907F0"/>
    <w:rsid w:val="00A90845"/>
    <w:rsid w:val="00A90B84"/>
    <w:rsid w:val="00A90C45"/>
    <w:rsid w:val="00A90CCA"/>
    <w:rsid w:val="00A910F3"/>
    <w:rsid w:val="00A91383"/>
    <w:rsid w:val="00A91424"/>
    <w:rsid w:val="00A921B8"/>
    <w:rsid w:val="00A92352"/>
    <w:rsid w:val="00A924C7"/>
    <w:rsid w:val="00A926C1"/>
    <w:rsid w:val="00A9289F"/>
    <w:rsid w:val="00A928AA"/>
    <w:rsid w:val="00A93273"/>
    <w:rsid w:val="00A938C7"/>
    <w:rsid w:val="00A93B1C"/>
    <w:rsid w:val="00A93B34"/>
    <w:rsid w:val="00A9419C"/>
    <w:rsid w:val="00A9434A"/>
    <w:rsid w:val="00A94697"/>
    <w:rsid w:val="00A951DA"/>
    <w:rsid w:val="00A9520E"/>
    <w:rsid w:val="00A954AE"/>
    <w:rsid w:val="00A95A70"/>
    <w:rsid w:val="00A96083"/>
    <w:rsid w:val="00A96A18"/>
    <w:rsid w:val="00A97035"/>
    <w:rsid w:val="00A9707E"/>
    <w:rsid w:val="00A97C3F"/>
    <w:rsid w:val="00A97F8C"/>
    <w:rsid w:val="00AA01B7"/>
    <w:rsid w:val="00AA0561"/>
    <w:rsid w:val="00AA07E3"/>
    <w:rsid w:val="00AA14E5"/>
    <w:rsid w:val="00AA1BD3"/>
    <w:rsid w:val="00AA1DD5"/>
    <w:rsid w:val="00AA1E31"/>
    <w:rsid w:val="00AA27E3"/>
    <w:rsid w:val="00AA3846"/>
    <w:rsid w:val="00AA3DA0"/>
    <w:rsid w:val="00AA45B9"/>
    <w:rsid w:val="00AA488D"/>
    <w:rsid w:val="00AA5744"/>
    <w:rsid w:val="00AA584E"/>
    <w:rsid w:val="00AA5B19"/>
    <w:rsid w:val="00AA5FE5"/>
    <w:rsid w:val="00AA6378"/>
    <w:rsid w:val="00AA67FE"/>
    <w:rsid w:val="00AA6A1F"/>
    <w:rsid w:val="00AA6A7F"/>
    <w:rsid w:val="00AA748A"/>
    <w:rsid w:val="00AA7C5E"/>
    <w:rsid w:val="00AA7E7E"/>
    <w:rsid w:val="00AB02A1"/>
    <w:rsid w:val="00AB0709"/>
    <w:rsid w:val="00AB0D4A"/>
    <w:rsid w:val="00AB0E4D"/>
    <w:rsid w:val="00AB12AF"/>
    <w:rsid w:val="00AB1323"/>
    <w:rsid w:val="00AB191A"/>
    <w:rsid w:val="00AB205D"/>
    <w:rsid w:val="00AB286D"/>
    <w:rsid w:val="00AB2C00"/>
    <w:rsid w:val="00AB389E"/>
    <w:rsid w:val="00AB4057"/>
    <w:rsid w:val="00AB42C5"/>
    <w:rsid w:val="00AB43E8"/>
    <w:rsid w:val="00AB4724"/>
    <w:rsid w:val="00AB4AD2"/>
    <w:rsid w:val="00AB55D1"/>
    <w:rsid w:val="00AB5640"/>
    <w:rsid w:val="00AB59D3"/>
    <w:rsid w:val="00AB5F6A"/>
    <w:rsid w:val="00AB6046"/>
    <w:rsid w:val="00AB6688"/>
    <w:rsid w:val="00AB689B"/>
    <w:rsid w:val="00AB69CD"/>
    <w:rsid w:val="00AB6CDB"/>
    <w:rsid w:val="00AB6CEC"/>
    <w:rsid w:val="00AB759E"/>
    <w:rsid w:val="00AB7907"/>
    <w:rsid w:val="00AB7EB6"/>
    <w:rsid w:val="00AB7FE1"/>
    <w:rsid w:val="00AC0033"/>
    <w:rsid w:val="00AC01B9"/>
    <w:rsid w:val="00AC0419"/>
    <w:rsid w:val="00AC0D48"/>
    <w:rsid w:val="00AC1B5F"/>
    <w:rsid w:val="00AC1C5F"/>
    <w:rsid w:val="00AC212E"/>
    <w:rsid w:val="00AC23B2"/>
    <w:rsid w:val="00AC2476"/>
    <w:rsid w:val="00AC266F"/>
    <w:rsid w:val="00AC2890"/>
    <w:rsid w:val="00AC3004"/>
    <w:rsid w:val="00AC357F"/>
    <w:rsid w:val="00AC365C"/>
    <w:rsid w:val="00AC38C8"/>
    <w:rsid w:val="00AC5586"/>
    <w:rsid w:val="00AC5706"/>
    <w:rsid w:val="00AC5C1E"/>
    <w:rsid w:val="00AC60C6"/>
    <w:rsid w:val="00AC628B"/>
    <w:rsid w:val="00AC6AEB"/>
    <w:rsid w:val="00AC6BDE"/>
    <w:rsid w:val="00AC7AC3"/>
    <w:rsid w:val="00AD06B3"/>
    <w:rsid w:val="00AD0802"/>
    <w:rsid w:val="00AD0EBA"/>
    <w:rsid w:val="00AD2208"/>
    <w:rsid w:val="00AD29D5"/>
    <w:rsid w:val="00AD2EDA"/>
    <w:rsid w:val="00AD32AF"/>
    <w:rsid w:val="00AD3659"/>
    <w:rsid w:val="00AD3795"/>
    <w:rsid w:val="00AD395E"/>
    <w:rsid w:val="00AD3C07"/>
    <w:rsid w:val="00AD4343"/>
    <w:rsid w:val="00AD441F"/>
    <w:rsid w:val="00AD4450"/>
    <w:rsid w:val="00AD482C"/>
    <w:rsid w:val="00AD49BB"/>
    <w:rsid w:val="00AD4BB3"/>
    <w:rsid w:val="00AD4C93"/>
    <w:rsid w:val="00AD4E30"/>
    <w:rsid w:val="00AD540B"/>
    <w:rsid w:val="00AD5435"/>
    <w:rsid w:val="00AD5D8A"/>
    <w:rsid w:val="00AD6565"/>
    <w:rsid w:val="00AD6B95"/>
    <w:rsid w:val="00AD7F16"/>
    <w:rsid w:val="00AE032E"/>
    <w:rsid w:val="00AE0993"/>
    <w:rsid w:val="00AE0B36"/>
    <w:rsid w:val="00AE0B86"/>
    <w:rsid w:val="00AE1030"/>
    <w:rsid w:val="00AE1213"/>
    <w:rsid w:val="00AE19C7"/>
    <w:rsid w:val="00AE27CF"/>
    <w:rsid w:val="00AE283A"/>
    <w:rsid w:val="00AE29EE"/>
    <w:rsid w:val="00AE304E"/>
    <w:rsid w:val="00AE328D"/>
    <w:rsid w:val="00AE35FA"/>
    <w:rsid w:val="00AE3615"/>
    <w:rsid w:val="00AE43E5"/>
    <w:rsid w:val="00AE4467"/>
    <w:rsid w:val="00AE4715"/>
    <w:rsid w:val="00AE4922"/>
    <w:rsid w:val="00AE4C77"/>
    <w:rsid w:val="00AE5629"/>
    <w:rsid w:val="00AE57AE"/>
    <w:rsid w:val="00AE57DF"/>
    <w:rsid w:val="00AE5E14"/>
    <w:rsid w:val="00AE606C"/>
    <w:rsid w:val="00AE60BB"/>
    <w:rsid w:val="00AE65A7"/>
    <w:rsid w:val="00AE6B56"/>
    <w:rsid w:val="00AE6C8D"/>
    <w:rsid w:val="00AE6F80"/>
    <w:rsid w:val="00AE786A"/>
    <w:rsid w:val="00AE7F65"/>
    <w:rsid w:val="00AF05F4"/>
    <w:rsid w:val="00AF1290"/>
    <w:rsid w:val="00AF1833"/>
    <w:rsid w:val="00AF32F2"/>
    <w:rsid w:val="00AF44C1"/>
    <w:rsid w:val="00AF45A9"/>
    <w:rsid w:val="00AF476E"/>
    <w:rsid w:val="00AF4F86"/>
    <w:rsid w:val="00AF4FC0"/>
    <w:rsid w:val="00AF502B"/>
    <w:rsid w:val="00AF5166"/>
    <w:rsid w:val="00AF543A"/>
    <w:rsid w:val="00AF60AA"/>
    <w:rsid w:val="00AF64BA"/>
    <w:rsid w:val="00AF6826"/>
    <w:rsid w:val="00AF6D5E"/>
    <w:rsid w:val="00AF6D8F"/>
    <w:rsid w:val="00AF6EC6"/>
    <w:rsid w:val="00AF70C2"/>
    <w:rsid w:val="00AF7420"/>
    <w:rsid w:val="00AF74D5"/>
    <w:rsid w:val="00AF7A01"/>
    <w:rsid w:val="00B001F3"/>
    <w:rsid w:val="00B00B19"/>
    <w:rsid w:val="00B00C0E"/>
    <w:rsid w:val="00B014A2"/>
    <w:rsid w:val="00B0263D"/>
    <w:rsid w:val="00B02C30"/>
    <w:rsid w:val="00B02DD7"/>
    <w:rsid w:val="00B03877"/>
    <w:rsid w:val="00B03C56"/>
    <w:rsid w:val="00B041FC"/>
    <w:rsid w:val="00B043F8"/>
    <w:rsid w:val="00B04671"/>
    <w:rsid w:val="00B04748"/>
    <w:rsid w:val="00B04889"/>
    <w:rsid w:val="00B04B1E"/>
    <w:rsid w:val="00B0504B"/>
    <w:rsid w:val="00B05226"/>
    <w:rsid w:val="00B057AF"/>
    <w:rsid w:val="00B058BD"/>
    <w:rsid w:val="00B0603A"/>
    <w:rsid w:val="00B064DB"/>
    <w:rsid w:val="00B06B69"/>
    <w:rsid w:val="00B06D30"/>
    <w:rsid w:val="00B07AFA"/>
    <w:rsid w:val="00B07D75"/>
    <w:rsid w:val="00B10276"/>
    <w:rsid w:val="00B106C3"/>
    <w:rsid w:val="00B10945"/>
    <w:rsid w:val="00B10EFC"/>
    <w:rsid w:val="00B11294"/>
    <w:rsid w:val="00B12B52"/>
    <w:rsid w:val="00B1333D"/>
    <w:rsid w:val="00B13525"/>
    <w:rsid w:val="00B13A69"/>
    <w:rsid w:val="00B144F1"/>
    <w:rsid w:val="00B14A7E"/>
    <w:rsid w:val="00B14B8E"/>
    <w:rsid w:val="00B1541B"/>
    <w:rsid w:val="00B158D5"/>
    <w:rsid w:val="00B15C85"/>
    <w:rsid w:val="00B15D87"/>
    <w:rsid w:val="00B15F31"/>
    <w:rsid w:val="00B15FB6"/>
    <w:rsid w:val="00B16046"/>
    <w:rsid w:val="00B16385"/>
    <w:rsid w:val="00B163FA"/>
    <w:rsid w:val="00B16547"/>
    <w:rsid w:val="00B16946"/>
    <w:rsid w:val="00B169A5"/>
    <w:rsid w:val="00B16EA7"/>
    <w:rsid w:val="00B16F22"/>
    <w:rsid w:val="00B179B7"/>
    <w:rsid w:val="00B17A05"/>
    <w:rsid w:val="00B200CD"/>
    <w:rsid w:val="00B20B92"/>
    <w:rsid w:val="00B214B5"/>
    <w:rsid w:val="00B219EB"/>
    <w:rsid w:val="00B21FBA"/>
    <w:rsid w:val="00B21FD8"/>
    <w:rsid w:val="00B2258A"/>
    <w:rsid w:val="00B23424"/>
    <w:rsid w:val="00B239B3"/>
    <w:rsid w:val="00B23FD2"/>
    <w:rsid w:val="00B24080"/>
    <w:rsid w:val="00B249E2"/>
    <w:rsid w:val="00B24A0A"/>
    <w:rsid w:val="00B24B93"/>
    <w:rsid w:val="00B24E06"/>
    <w:rsid w:val="00B2510B"/>
    <w:rsid w:val="00B2593E"/>
    <w:rsid w:val="00B261BD"/>
    <w:rsid w:val="00B26498"/>
    <w:rsid w:val="00B26801"/>
    <w:rsid w:val="00B26802"/>
    <w:rsid w:val="00B26AFA"/>
    <w:rsid w:val="00B26BD8"/>
    <w:rsid w:val="00B26DCD"/>
    <w:rsid w:val="00B274F4"/>
    <w:rsid w:val="00B27B17"/>
    <w:rsid w:val="00B27DAB"/>
    <w:rsid w:val="00B30185"/>
    <w:rsid w:val="00B3034E"/>
    <w:rsid w:val="00B30F36"/>
    <w:rsid w:val="00B31815"/>
    <w:rsid w:val="00B31E68"/>
    <w:rsid w:val="00B32524"/>
    <w:rsid w:val="00B325C4"/>
    <w:rsid w:val="00B328FA"/>
    <w:rsid w:val="00B329EA"/>
    <w:rsid w:val="00B32FD8"/>
    <w:rsid w:val="00B33272"/>
    <w:rsid w:val="00B3485D"/>
    <w:rsid w:val="00B34963"/>
    <w:rsid w:val="00B35041"/>
    <w:rsid w:val="00B353CB"/>
    <w:rsid w:val="00B3586A"/>
    <w:rsid w:val="00B35BF9"/>
    <w:rsid w:val="00B362EE"/>
    <w:rsid w:val="00B36AE3"/>
    <w:rsid w:val="00B373FE"/>
    <w:rsid w:val="00B37670"/>
    <w:rsid w:val="00B379EA"/>
    <w:rsid w:val="00B37E02"/>
    <w:rsid w:val="00B37F57"/>
    <w:rsid w:val="00B406FB"/>
    <w:rsid w:val="00B4120A"/>
    <w:rsid w:val="00B4130D"/>
    <w:rsid w:val="00B426FC"/>
    <w:rsid w:val="00B440E2"/>
    <w:rsid w:val="00B44304"/>
    <w:rsid w:val="00B4485B"/>
    <w:rsid w:val="00B44A04"/>
    <w:rsid w:val="00B44A87"/>
    <w:rsid w:val="00B44C3A"/>
    <w:rsid w:val="00B456E6"/>
    <w:rsid w:val="00B457F0"/>
    <w:rsid w:val="00B4598A"/>
    <w:rsid w:val="00B459BF"/>
    <w:rsid w:val="00B45AEC"/>
    <w:rsid w:val="00B46059"/>
    <w:rsid w:val="00B462FA"/>
    <w:rsid w:val="00B4702B"/>
    <w:rsid w:val="00B508FE"/>
    <w:rsid w:val="00B50C4F"/>
    <w:rsid w:val="00B50D8A"/>
    <w:rsid w:val="00B50FB7"/>
    <w:rsid w:val="00B512DD"/>
    <w:rsid w:val="00B51A9A"/>
    <w:rsid w:val="00B531EC"/>
    <w:rsid w:val="00B53AC0"/>
    <w:rsid w:val="00B53B15"/>
    <w:rsid w:val="00B53E05"/>
    <w:rsid w:val="00B542EA"/>
    <w:rsid w:val="00B54B5F"/>
    <w:rsid w:val="00B54E81"/>
    <w:rsid w:val="00B54F5B"/>
    <w:rsid w:val="00B55201"/>
    <w:rsid w:val="00B55435"/>
    <w:rsid w:val="00B55B9D"/>
    <w:rsid w:val="00B55C5C"/>
    <w:rsid w:val="00B55D3D"/>
    <w:rsid w:val="00B55D45"/>
    <w:rsid w:val="00B55DE4"/>
    <w:rsid w:val="00B562F7"/>
    <w:rsid w:val="00B56474"/>
    <w:rsid w:val="00B5649E"/>
    <w:rsid w:val="00B56C1C"/>
    <w:rsid w:val="00B56F6B"/>
    <w:rsid w:val="00B57305"/>
    <w:rsid w:val="00B57DD1"/>
    <w:rsid w:val="00B604A9"/>
    <w:rsid w:val="00B60A08"/>
    <w:rsid w:val="00B61272"/>
    <w:rsid w:val="00B6156B"/>
    <w:rsid w:val="00B61696"/>
    <w:rsid w:val="00B61D11"/>
    <w:rsid w:val="00B61F76"/>
    <w:rsid w:val="00B62149"/>
    <w:rsid w:val="00B6218D"/>
    <w:rsid w:val="00B6248C"/>
    <w:rsid w:val="00B629DE"/>
    <w:rsid w:val="00B62D60"/>
    <w:rsid w:val="00B635D4"/>
    <w:rsid w:val="00B63B60"/>
    <w:rsid w:val="00B64143"/>
    <w:rsid w:val="00B6426D"/>
    <w:rsid w:val="00B6494F"/>
    <w:rsid w:val="00B64D55"/>
    <w:rsid w:val="00B65297"/>
    <w:rsid w:val="00B65B47"/>
    <w:rsid w:val="00B670F3"/>
    <w:rsid w:val="00B67B44"/>
    <w:rsid w:val="00B70243"/>
    <w:rsid w:val="00B702CB"/>
    <w:rsid w:val="00B708F1"/>
    <w:rsid w:val="00B70C64"/>
    <w:rsid w:val="00B70EEC"/>
    <w:rsid w:val="00B716F2"/>
    <w:rsid w:val="00B719EA"/>
    <w:rsid w:val="00B72363"/>
    <w:rsid w:val="00B7248F"/>
    <w:rsid w:val="00B726DF"/>
    <w:rsid w:val="00B73680"/>
    <w:rsid w:val="00B73E90"/>
    <w:rsid w:val="00B74221"/>
    <w:rsid w:val="00B74263"/>
    <w:rsid w:val="00B743C0"/>
    <w:rsid w:val="00B74475"/>
    <w:rsid w:val="00B74677"/>
    <w:rsid w:val="00B74C72"/>
    <w:rsid w:val="00B74F03"/>
    <w:rsid w:val="00B75A7D"/>
    <w:rsid w:val="00B7679A"/>
    <w:rsid w:val="00B76DA2"/>
    <w:rsid w:val="00B77524"/>
    <w:rsid w:val="00B80C20"/>
    <w:rsid w:val="00B810F8"/>
    <w:rsid w:val="00B815EF"/>
    <w:rsid w:val="00B817FF"/>
    <w:rsid w:val="00B81908"/>
    <w:rsid w:val="00B8222C"/>
    <w:rsid w:val="00B82452"/>
    <w:rsid w:val="00B826D0"/>
    <w:rsid w:val="00B8290A"/>
    <w:rsid w:val="00B829B4"/>
    <w:rsid w:val="00B83350"/>
    <w:rsid w:val="00B833B9"/>
    <w:rsid w:val="00B83E22"/>
    <w:rsid w:val="00B8407C"/>
    <w:rsid w:val="00B84EB1"/>
    <w:rsid w:val="00B85F38"/>
    <w:rsid w:val="00B860CE"/>
    <w:rsid w:val="00B863F5"/>
    <w:rsid w:val="00B86495"/>
    <w:rsid w:val="00B86D7E"/>
    <w:rsid w:val="00B86F6F"/>
    <w:rsid w:val="00B87220"/>
    <w:rsid w:val="00B875A1"/>
    <w:rsid w:val="00B879F8"/>
    <w:rsid w:val="00B90506"/>
    <w:rsid w:val="00B90661"/>
    <w:rsid w:val="00B91B0B"/>
    <w:rsid w:val="00B91DEA"/>
    <w:rsid w:val="00B92539"/>
    <w:rsid w:val="00B92B53"/>
    <w:rsid w:val="00B92F28"/>
    <w:rsid w:val="00B934B8"/>
    <w:rsid w:val="00B93C90"/>
    <w:rsid w:val="00B93E15"/>
    <w:rsid w:val="00B94583"/>
    <w:rsid w:val="00B9494B"/>
    <w:rsid w:val="00B94A27"/>
    <w:rsid w:val="00B94F31"/>
    <w:rsid w:val="00B95A12"/>
    <w:rsid w:val="00B95F43"/>
    <w:rsid w:val="00B96841"/>
    <w:rsid w:val="00B96991"/>
    <w:rsid w:val="00B96D20"/>
    <w:rsid w:val="00B9725E"/>
    <w:rsid w:val="00B975CC"/>
    <w:rsid w:val="00B97809"/>
    <w:rsid w:val="00B97F37"/>
    <w:rsid w:val="00BA0B3A"/>
    <w:rsid w:val="00BA0C7C"/>
    <w:rsid w:val="00BA0E01"/>
    <w:rsid w:val="00BA1186"/>
    <w:rsid w:val="00BA1256"/>
    <w:rsid w:val="00BA1A2B"/>
    <w:rsid w:val="00BA1DF4"/>
    <w:rsid w:val="00BA230E"/>
    <w:rsid w:val="00BA231C"/>
    <w:rsid w:val="00BA24A8"/>
    <w:rsid w:val="00BA2A8A"/>
    <w:rsid w:val="00BA2E89"/>
    <w:rsid w:val="00BA2F07"/>
    <w:rsid w:val="00BA3210"/>
    <w:rsid w:val="00BA385B"/>
    <w:rsid w:val="00BA38F0"/>
    <w:rsid w:val="00BA3A63"/>
    <w:rsid w:val="00BA3C2F"/>
    <w:rsid w:val="00BA3D2C"/>
    <w:rsid w:val="00BA49B2"/>
    <w:rsid w:val="00BA4A36"/>
    <w:rsid w:val="00BA4FE3"/>
    <w:rsid w:val="00BA51CB"/>
    <w:rsid w:val="00BA52E9"/>
    <w:rsid w:val="00BA535C"/>
    <w:rsid w:val="00BA5460"/>
    <w:rsid w:val="00BA54FA"/>
    <w:rsid w:val="00BA59A6"/>
    <w:rsid w:val="00BA5CDE"/>
    <w:rsid w:val="00BA604A"/>
    <w:rsid w:val="00BA6361"/>
    <w:rsid w:val="00BA6878"/>
    <w:rsid w:val="00BA6ACB"/>
    <w:rsid w:val="00BA6AD4"/>
    <w:rsid w:val="00BA730C"/>
    <w:rsid w:val="00BA77A7"/>
    <w:rsid w:val="00BA7B74"/>
    <w:rsid w:val="00BA7B81"/>
    <w:rsid w:val="00BA7CB2"/>
    <w:rsid w:val="00BA7DEB"/>
    <w:rsid w:val="00BB0222"/>
    <w:rsid w:val="00BB0FF1"/>
    <w:rsid w:val="00BB1162"/>
    <w:rsid w:val="00BB1BAD"/>
    <w:rsid w:val="00BB1C5A"/>
    <w:rsid w:val="00BB1D26"/>
    <w:rsid w:val="00BB1F77"/>
    <w:rsid w:val="00BB2122"/>
    <w:rsid w:val="00BB309E"/>
    <w:rsid w:val="00BB336B"/>
    <w:rsid w:val="00BB3518"/>
    <w:rsid w:val="00BB3866"/>
    <w:rsid w:val="00BB3B61"/>
    <w:rsid w:val="00BB473C"/>
    <w:rsid w:val="00BB4EEA"/>
    <w:rsid w:val="00BB515D"/>
    <w:rsid w:val="00BB530E"/>
    <w:rsid w:val="00BB5533"/>
    <w:rsid w:val="00BB63F2"/>
    <w:rsid w:val="00BB6AAE"/>
    <w:rsid w:val="00BB6EC0"/>
    <w:rsid w:val="00BB71F5"/>
    <w:rsid w:val="00BB788F"/>
    <w:rsid w:val="00BB7AA1"/>
    <w:rsid w:val="00BB7CF4"/>
    <w:rsid w:val="00BC01C3"/>
    <w:rsid w:val="00BC0DFC"/>
    <w:rsid w:val="00BC14E2"/>
    <w:rsid w:val="00BC1818"/>
    <w:rsid w:val="00BC1903"/>
    <w:rsid w:val="00BC239E"/>
    <w:rsid w:val="00BC2E92"/>
    <w:rsid w:val="00BC313B"/>
    <w:rsid w:val="00BC3D8F"/>
    <w:rsid w:val="00BC4252"/>
    <w:rsid w:val="00BC42F9"/>
    <w:rsid w:val="00BC495A"/>
    <w:rsid w:val="00BC4C7F"/>
    <w:rsid w:val="00BC5C28"/>
    <w:rsid w:val="00BC5D65"/>
    <w:rsid w:val="00BC6F42"/>
    <w:rsid w:val="00BC706D"/>
    <w:rsid w:val="00BC7C7B"/>
    <w:rsid w:val="00BC7CB5"/>
    <w:rsid w:val="00BC7DD7"/>
    <w:rsid w:val="00BD064C"/>
    <w:rsid w:val="00BD0745"/>
    <w:rsid w:val="00BD0A2A"/>
    <w:rsid w:val="00BD0B08"/>
    <w:rsid w:val="00BD0C50"/>
    <w:rsid w:val="00BD1332"/>
    <w:rsid w:val="00BD2902"/>
    <w:rsid w:val="00BD39CA"/>
    <w:rsid w:val="00BD4292"/>
    <w:rsid w:val="00BD4412"/>
    <w:rsid w:val="00BD4996"/>
    <w:rsid w:val="00BD4C4E"/>
    <w:rsid w:val="00BD4CCE"/>
    <w:rsid w:val="00BD57BF"/>
    <w:rsid w:val="00BD5D46"/>
    <w:rsid w:val="00BD5FE6"/>
    <w:rsid w:val="00BD663D"/>
    <w:rsid w:val="00BD6694"/>
    <w:rsid w:val="00BD66C7"/>
    <w:rsid w:val="00BD6A57"/>
    <w:rsid w:val="00BD6E69"/>
    <w:rsid w:val="00BD6FAA"/>
    <w:rsid w:val="00BD6FFF"/>
    <w:rsid w:val="00BD72B4"/>
    <w:rsid w:val="00BD74DA"/>
    <w:rsid w:val="00BD75FF"/>
    <w:rsid w:val="00BD77FC"/>
    <w:rsid w:val="00BD7986"/>
    <w:rsid w:val="00BD7C86"/>
    <w:rsid w:val="00BE0213"/>
    <w:rsid w:val="00BE055F"/>
    <w:rsid w:val="00BE1197"/>
    <w:rsid w:val="00BE1442"/>
    <w:rsid w:val="00BE18A6"/>
    <w:rsid w:val="00BE1A33"/>
    <w:rsid w:val="00BE1A70"/>
    <w:rsid w:val="00BE2016"/>
    <w:rsid w:val="00BE208F"/>
    <w:rsid w:val="00BE24D4"/>
    <w:rsid w:val="00BE24D9"/>
    <w:rsid w:val="00BE2513"/>
    <w:rsid w:val="00BE2C4E"/>
    <w:rsid w:val="00BE2DEE"/>
    <w:rsid w:val="00BE304E"/>
    <w:rsid w:val="00BE3579"/>
    <w:rsid w:val="00BE3B56"/>
    <w:rsid w:val="00BE3CA4"/>
    <w:rsid w:val="00BE4AFE"/>
    <w:rsid w:val="00BE4EA0"/>
    <w:rsid w:val="00BE52D1"/>
    <w:rsid w:val="00BE5564"/>
    <w:rsid w:val="00BE61A0"/>
    <w:rsid w:val="00BE6664"/>
    <w:rsid w:val="00BE68CB"/>
    <w:rsid w:val="00BE7341"/>
    <w:rsid w:val="00BE740C"/>
    <w:rsid w:val="00BE7ECE"/>
    <w:rsid w:val="00BE7F57"/>
    <w:rsid w:val="00BF00F2"/>
    <w:rsid w:val="00BF0159"/>
    <w:rsid w:val="00BF0434"/>
    <w:rsid w:val="00BF04D6"/>
    <w:rsid w:val="00BF0960"/>
    <w:rsid w:val="00BF0BD3"/>
    <w:rsid w:val="00BF0EBF"/>
    <w:rsid w:val="00BF11A3"/>
    <w:rsid w:val="00BF126D"/>
    <w:rsid w:val="00BF1272"/>
    <w:rsid w:val="00BF1E49"/>
    <w:rsid w:val="00BF2171"/>
    <w:rsid w:val="00BF25F3"/>
    <w:rsid w:val="00BF2998"/>
    <w:rsid w:val="00BF2B4B"/>
    <w:rsid w:val="00BF2BD3"/>
    <w:rsid w:val="00BF2F26"/>
    <w:rsid w:val="00BF3473"/>
    <w:rsid w:val="00BF3945"/>
    <w:rsid w:val="00BF4340"/>
    <w:rsid w:val="00BF5029"/>
    <w:rsid w:val="00BF543C"/>
    <w:rsid w:val="00BF596A"/>
    <w:rsid w:val="00BF612B"/>
    <w:rsid w:val="00BF7874"/>
    <w:rsid w:val="00C00E28"/>
    <w:rsid w:val="00C00E71"/>
    <w:rsid w:val="00C0163B"/>
    <w:rsid w:val="00C016CF"/>
    <w:rsid w:val="00C01C7F"/>
    <w:rsid w:val="00C01F9A"/>
    <w:rsid w:val="00C0244C"/>
    <w:rsid w:val="00C0267B"/>
    <w:rsid w:val="00C030AA"/>
    <w:rsid w:val="00C036F9"/>
    <w:rsid w:val="00C037E9"/>
    <w:rsid w:val="00C037FF"/>
    <w:rsid w:val="00C03974"/>
    <w:rsid w:val="00C04473"/>
    <w:rsid w:val="00C0495A"/>
    <w:rsid w:val="00C04BC0"/>
    <w:rsid w:val="00C04D9B"/>
    <w:rsid w:val="00C05022"/>
    <w:rsid w:val="00C0535E"/>
    <w:rsid w:val="00C05D32"/>
    <w:rsid w:val="00C0723E"/>
    <w:rsid w:val="00C073B2"/>
    <w:rsid w:val="00C073B8"/>
    <w:rsid w:val="00C07424"/>
    <w:rsid w:val="00C07B94"/>
    <w:rsid w:val="00C1090A"/>
    <w:rsid w:val="00C10EE3"/>
    <w:rsid w:val="00C1186E"/>
    <w:rsid w:val="00C123BF"/>
    <w:rsid w:val="00C127ED"/>
    <w:rsid w:val="00C12C53"/>
    <w:rsid w:val="00C13112"/>
    <w:rsid w:val="00C13AC3"/>
    <w:rsid w:val="00C13BC3"/>
    <w:rsid w:val="00C14CDD"/>
    <w:rsid w:val="00C14EED"/>
    <w:rsid w:val="00C155E2"/>
    <w:rsid w:val="00C15611"/>
    <w:rsid w:val="00C15FD5"/>
    <w:rsid w:val="00C1658B"/>
    <w:rsid w:val="00C165A1"/>
    <w:rsid w:val="00C16BB2"/>
    <w:rsid w:val="00C17125"/>
    <w:rsid w:val="00C177DB"/>
    <w:rsid w:val="00C17A20"/>
    <w:rsid w:val="00C17AE7"/>
    <w:rsid w:val="00C17B1C"/>
    <w:rsid w:val="00C20110"/>
    <w:rsid w:val="00C201A1"/>
    <w:rsid w:val="00C20530"/>
    <w:rsid w:val="00C20F99"/>
    <w:rsid w:val="00C213C4"/>
    <w:rsid w:val="00C21766"/>
    <w:rsid w:val="00C21AA2"/>
    <w:rsid w:val="00C222AF"/>
    <w:rsid w:val="00C22540"/>
    <w:rsid w:val="00C22BB9"/>
    <w:rsid w:val="00C22C19"/>
    <w:rsid w:val="00C2467F"/>
    <w:rsid w:val="00C24724"/>
    <w:rsid w:val="00C24860"/>
    <w:rsid w:val="00C249BD"/>
    <w:rsid w:val="00C24E34"/>
    <w:rsid w:val="00C25783"/>
    <w:rsid w:val="00C25D64"/>
    <w:rsid w:val="00C26383"/>
    <w:rsid w:val="00C26504"/>
    <w:rsid w:val="00C27513"/>
    <w:rsid w:val="00C27529"/>
    <w:rsid w:val="00C275DB"/>
    <w:rsid w:val="00C27E7C"/>
    <w:rsid w:val="00C30146"/>
    <w:rsid w:val="00C302E6"/>
    <w:rsid w:val="00C30D58"/>
    <w:rsid w:val="00C31007"/>
    <w:rsid w:val="00C314A5"/>
    <w:rsid w:val="00C315A1"/>
    <w:rsid w:val="00C31871"/>
    <w:rsid w:val="00C31EB8"/>
    <w:rsid w:val="00C322CA"/>
    <w:rsid w:val="00C326D1"/>
    <w:rsid w:val="00C33019"/>
    <w:rsid w:val="00C33C56"/>
    <w:rsid w:val="00C33C6C"/>
    <w:rsid w:val="00C33E02"/>
    <w:rsid w:val="00C33E64"/>
    <w:rsid w:val="00C340BF"/>
    <w:rsid w:val="00C342CC"/>
    <w:rsid w:val="00C34694"/>
    <w:rsid w:val="00C34E28"/>
    <w:rsid w:val="00C355DE"/>
    <w:rsid w:val="00C36238"/>
    <w:rsid w:val="00C36DAF"/>
    <w:rsid w:val="00C376AC"/>
    <w:rsid w:val="00C40852"/>
    <w:rsid w:val="00C41052"/>
    <w:rsid w:val="00C4138C"/>
    <w:rsid w:val="00C41439"/>
    <w:rsid w:val="00C415C7"/>
    <w:rsid w:val="00C415C9"/>
    <w:rsid w:val="00C4188C"/>
    <w:rsid w:val="00C42500"/>
    <w:rsid w:val="00C42A7F"/>
    <w:rsid w:val="00C42CB2"/>
    <w:rsid w:val="00C4331A"/>
    <w:rsid w:val="00C43496"/>
    <w:rsid w:val="00C443D8"/>
    <w:rsid w:val="00C44DAD"/>
    <w:rsid w:val="00C44F41"/>
    <w:rsid w:val="00C45297"/>
    <w:rsid w:val="00C4569D"/>
    <w:rsid w:val="00C45764"/>
    <w:rsid w:val="00C459CF"/>
    <w:rsid w:val="00C46856"/>
    <w:rsid w:val="00C46BF0"/>
    <w:rsid w:val="00C47473"/>
    <w:rsid w:val="00C4747F"/>
    <w:rsid w:val="00C475DA"/>
    <w:rsid w:val="00C47854"/>
    <w:rsid w:val="00C47B6F"/>
    <w:rsid w:val="00C47EDF"/>
    <w:rsid w:val="00C47FCC"/>
    <w:rsid w:val="00C50228"/>
    <w:rsid w:val="00C5023D"/>
    <w:rsid w:val="00C50341"/>
    <w:rsid w:val="00C504D6"/>
    <w:rsid w:val="00C509E2"/>
    <w:rsid w:val="00C50E5A"/>
    <w:rsid w:val="00C50FE4"/>
    <w:rsid w:val="00C51DF2"/>
    <w:rsid w:val="00C51F55"/>
    <w:rsid w:val="00C52355"/>
    <w:rsid w:val="00C5254C"/>
    <w:rsid w:val="00C52D80"/>
    <w:rsid w:val="00C53C81"/>
    <w:rsid w:val="00C549F7"/>
    <w:rsid w:val="00C54A45"/>
    <w:rsid w:val="00C55193"/>
    <w:rsid w:val="00C55867"/>
    <w:rsid w:val="00C56FDC"/>
    <w:rsid w:val="00C57617"/>
    <w:rsid w:val="00C57BF8"/>
    <w:rsid w:val="00C60187"/>
    <w:rsid w:val="00C60D54"/>
    <w:rsid w:val="00C60D9F"/>
    <w:rsid w:val="00C60E78"/>
    <w:rsid w:val="00C6215C"/>
    <w:rsid w:val="00C62495"/>
    <w:rsid w:val="00C62590"/>
    <w:rsid w:val="00C62FCC"/>
    <w:rsid w:val="00C63D66"/>
    <w:rsid w:val="00C63E1F"/>
    <w:rsid w:val="00C64196"/>
    <w:rsid w:val="00C64473"/>
    <w:rsid w:val="00C64C2C"/>
    <w:rsid w:val="00C64CE1"/>
    <w:rsid w:val="00C65489"/>
    <w:rsid w:val="00C65946"/>
    <w:rsid w:val="00C66CD8"/>
    <w:rsid w:val="00C6726D"/>
    <w:rsid w:val="00C7042E"/>
    <w:rsid w:val="00C705DB"/>
    <w:rsid w:val="00C706F3"/>
    <w:rsid w:val="00C70738"/>
    <w:rsid w:val="00C70C3D"/>
    <w:rsid w:val="00C7148C"/>
    <w:rsid w:val="00C71D5B"/>
    <w:rsid w:val="00C725E8"/>
    <w:rsid w:val="00C72C26"/>
    <w:rsid w:val="00C72CFA"/>
    <w:rsid w:val="00C72ECF"/>
    <w:rsid w:val="00C73117"/>
    <w:rsid w:val="00C73593"/>
    <w:rsid w:val="00C73627"/>
    <w:rsid w:val="00C738F5"/>
    <w:rsid w:val="00C73BEF"/>
    <w:rsid w:val="00C7416E"/>
    <w:rsid w:val="00C743E6"/>
    <w:rsid w:val="00C749DD"/>
    <w:rsid w:val="00C7518C"/>
    <w:rsid w:val="00C75791"/>
    <w:rsid w:val="00C75B19"/>
    <w:rsid w:val="00C75DF0"/>
    <w:rsid w:val="00C76323"/>
    <w:rsid w:val="00C763E9"/>
    <w:rsid w:val="00C764F2"/>
    <w:rsid w:val="00C767F6"/>
    <w:rsid w:val="00C768CA"/>
    <w:rsid w:val="00C76AA6"/>
    <w:rsid w:val="00C772C5"/>
    <w:rsid w:val="00C775CC"/>
    <w:rsid w:val="00C77878"/>
    <w:rsid w:val="00C77900"/>
    <w:rsid w:val="00C77C1C"/>
    <w:rsid w:val="00C803C0"/>
    <w:rsid w:val="00C80911"/>
    <w:rsid w:val="00C81678"/>
    <w:rsid w:val="00C81963"/>
    <w:rsid w:val="00C81F21"/>
    <w:rsid w:val="00C82513"/>
    <w:rsid w:val="00C826C4"/>
    <w:rsid w:val="00C82D66"/>
    <w:rsid w:val="00C82F89"/>
    <w:rsid w:val="00C82F90"/>
    <w:rsid w:val="00C83062"/>
    <w:rsid w:val="00C8331F"/>
    <w:rsid w:val="00C83327"/>
    <w:rsid w:val="00C835C7"/>
    <w:rsid w:val="00C83ADF"/>
    <w:rsid w:val="00C83D10"/>
    <w:rsid w:val="00C84710"/>
    <w:rsid w:val="00C847F3"/>
    <w:rsid w:val="00C8523F"/>
    <w:rsid w:val="00C85515"/>
    <w:rsid w:val="00C85F7D"/>
    <w:rsid w:val="00C86165"/>
    <w:rsid w:val="00C86A49"/>
    <w:rsid w:val="00C86CAE"/>
    <w:rsid w:val="00C8745E"/>
    <w:rsid w:val="00C8781D"/>
    <w:rsid w:val="00C87FBB"/>
    <w:rsid w:val="00C90BBA"/>
    <w:rsid w:val="00C90F39"/>
    <w:rsid w:val="00C91CFF"/>
    <w:rsid w:val="00C920F6"/>
    <w:rsid w:val="00C92686"/>
    <w:rsid w:val="00C927C5"/>
    <w:rsid w:val="00C928CA"/>
    <w:rsid w:val="00C928FF"/>
    <w:rsid w:val="00C92960"/>
    <w:rsid w:val="00C92F4F"/>
    <w:rsid w:val="00C93204"/>
    <w:rsid w:val="00C93587"/>
    <w:rsid w:val="00C93C7F"/>
    <w:rsid w:val="00C93D8E"/>
    <w:rsid w:val="00C94450"/>
    <w:rsid w:val="00C94A90"/>
    <w:rsid w:val="00C94BB1"/>
    <w:rsid w:val="00C95133"/>
    <w:rsid w:val="00C9567E"/>
    <w:rsid w:val="00C9582E"/>
    <w:rsid w:val="00C96A75"/>
    <w:rsid w:val="00C96AFC"/>
    <w:rsid w:val="00C9713C"/>
    <w:rsid w:val="00C974CF"/>
    <w:rsid w:val="00C9764A"/>
    <w:rsid w:val="00CA0068"/>
    <w:rsid w:val="00CA03DC"/>
    <w:rsid w:val="00CA05DE"/>
    <w:rsid w:val="00CA06C9"/>
    <w:rsid w:val="00CA0CF1"/>
    <w:rsid w:val="00CA0DAE"/>
    <w:rsid w:val="00CA1385"/>
    <w:rsid w:val="00CA1E42"/>
    <w:rsid w:val="00CA27B2"/>
    <w:rsid w:val="00CA2924"/>
    <w:rsid w:val="00CA2D61"/>
    <w:rsid w:val="00CA3004"/>
    <w:rsid w:val="00CA35F6"/>
    <w:rsid w:val="00CA4416"/>
    <w:rsid w:val="00CA489F"/>
    <w:rsid w:val="00CA51C9"/>
    <w:rsid w:val="00CA53D0"/>
    <w:rsid w:val="00CA544E"/>
    <w:rsid w:val="00CA59A1"/>
    <w:rsid w:val="00CA5ACC"/>
    <w:rsid w:val="00CA5FA2"/>
    <w:rsid w:val="00CA611A"/>
    <w:rsid w:val="00CA6249"/>
    <w:rsid w:val="00CA65E2"/>
    <w:rsid w:val="00CA68FE"/>
    <w:rsid w:val="00CA6CF1"/>
    <w:rsid w:val="00CA6D35"/>
    <w:rsid w:val="00CA72AF"/>
    <w:rsid w:val="00CA7657"/>
    <w:rsid w:val="00CA799A"/>
    <w:rsid w:val="00CA7A65"/>
    <w:rsid w:val="00CB00C6"/>
    <w:rsid w:val="00CB0313"/>
    <w:rsid w:val="00CB0675"/>
    <w:rsid w:val="00CB0843"/>
    <w:rsid w:val="00CB09C9"/>
    <w:rsid w:val="00CB1231"/>
    <w:rsid w:val="00CB17E7"/>
    <w:rsid w:val="00CB181F"/>
    <w:rsid w:val="00CB20F0"/>
    <w:rsid w:val="00CB244F"/>
    <w:rsid w:val="00CB3237"/>
    <w:rsid w:val="00CB3680"/>
    <w:rsid w:val="00CB3931"/>
    <w:rsid w:val="00CB3AEF"/>
    <w:rsid w:val="00CB454A"/>
    <w:rsid w:val="00CB48DF"/>
    <w:rsid w:val="00CB4D87"/>
    <w:rsid w:val="00CB54FD"/>
    <w:rsid w:val="00CB5612"/>
    <w:rsid w:val="00CB5B0C"/>
    <w:rsid w:val="00CB60CB"/>
    <w:rsid w:val="00CB6324"/>
    <w:rsid w:val="00CB644C"/>
    <w:rsid w:val="00CB69DA"/>
    <w:rsid w:val="00CB6A87"/>
    <w:rsid w:val="00CB6B56"/>
    <w:rsid w:val="00CC00F9"/>
    <w:rsid w:val="00CC0667"/>
    <w:rsid w:val="00CC102E"/>
    <w:rsid w:val="00CC1171"/>
    <w:rsid w:val="00CC12B7"/>
    <w:rsid w:val="00CC29CC"/>
    <w:rsid w:val="00CC2B2F"/>
    <w:rsid w:val="00CC2D11"/>
    <w:rsid w:val="00CC2E58"/>
    <w:rsid w:val="00CC37D9"/>
    <w:rsid w:val="00CC3D82"/>
    <w:rsid w:val="00CC4636"/>
    <w:rsid w:val="00CC51DC"/>
    <w:rsid w:val="00CC6856"/>
    <w:rsid w:val="00CC6978"/>
    <w:rsid w:val="00CC6D64"/>
    <w:rsid w:val="00CC6EE9"/>
    <w:rsid w:val="00CC72C8"/>
    <w:rsid w:val="00CC72C9"/>
    <w:rsid w:val="00CD0068"/>
    <w:rsid w:val="00CD115D"/>
    <w:rsid w:val="00CD1BE9"/>
    <w:rsid w:val="00CD2292"/>
    <w:rsid w:val="00CD2793"/>
    <w:rsid w:val="00CD2F50"/>
    <w:rsid w:val="00CD444A"/>
    <w:rsid w:val="00CD451B"/>
    <w:rsid w:val="00CD4806"/>
    <w:rsid w:val="00CD4DBD"/>
    <w:rsid w:val="00CD55E8"/>
    <w:rsid w:val="00CD5B92"/>
    <w:rsid w:val="00CD61DE"/>
    <w:rsid w:val="00CD68C1"/>
    <w:rsid w:val="00CD6AEC"/>
    <w:rsid w:val="00CD7370"/>
    <w:rsid w:val="00CD7AB8"/>
    <w:rsid w:val="00CD7DAD"/>
    <w:rsid w:val="00CE0182"/>
    <w:rsid w:val="00CE0266"/>
    <w:rsid w:val="00CE0356"/>
    <w:rsid w:val="00CE0796"/>
    <w:rsid w:val="00CE0822"/>
    <w:rsid w:val="00CE08A5"/>
    <w:rsid w:val="00CE094C"/>
    <w:rsid w:val="00CE12FC"/>
    <w:rsid w:val="00CE14E2"/>
    <w:rsid w:val="00CE153C"/>
    <w:rsid w:val="00CE1AD2"/>
    <w:rsid w:val="00CE1BB2"/>
    <w:rsid w:val="00CE1D86"/>
    <w:rsid w:val="00CE20FE"/>
    <w:rsid w:val="00CE2538"/>
    <w:rsid w:val="00CE32EF"/>
    <w:rsid w:val="00CE33B6"/>
    <w:rsid w:val="00CE3E87"/>
    <w:rsid w:val="00CE3F0D"/>
    <w:rsid w:val="00CE4351"/>
    <w:rsid w:val="00CE437E"/>
    <w:rsid w:val="00CE4764"/>
    <w:rsid w:val="00CE4AED"/>
    <w:rsid w:val="00CE4B78"/>
    <w:rsid w:val="00CE5460"/>
    <w:rsid w:val="00CE646B"/>
    <w:rsid w:val="00CE745C"/>
    <w:rsid w:val="00CE791D"/>
    <w:rsid w:val="00CE7E6B"/>
    <w:rsid w:val="00CF001D"/>
    <w:rsid w:val="00CF0595"/>
    <w:rsid w:val="00CF0C31"/>
    <w:rsid w:val="00CF1A44"/>
    <w:rsid w:val="00CF1AB2"/>
    <w:rsid w:val="00CF1DFD"/>
    <w:rsid w:val="00CF21D1"/>
    <w:rsid w:val="00CF2279"/>
    <w:rsid w:val="00CF23AC"/>
    <w:rsid w:val="00CF2711"/>
    <w:rsid w:val="00CF2BD8"/>
    <w:rsid w:val="00CF2BE5"/>
    <w:rsid w:val="00CF30B3"/>
    <w:rsid w:val="00CF33A6"/>
    <w:rsid w:val="00CF3BE4"/>
    <w:rsid w:val="00CF40F5"/>
    <w:rsid w:val="00CF41C1"/>
    <w:rsid w:val="00CF41ED"/>
    <w:rsid w:val="00CF4738"/>
    <w:rsid w:val="00CF4742"/>
    <w:rsid w:val="00CF4A7A"/>
    <w:rsid w:val="00CF4D70"/>
    <w:rsid w:val="00CF4DE2"/>
    <w:rsid w:val="00CF4F23"/>
    <w:rsid w:val="00CF5158"/>
    <w:rsid w:val="00CF5AE9"/>
    <w:rsid w:val="00CF5B90"/>
    <w:rsid w:val="00CF614A"/>
    <w:rsid w:val="00CF6CD4"/>
    <w:rsid w:val="00CF6E54"/>
    <w:rsid w:val="00CF74C6"/>
    <w:rsid w:val="00CF7E64"/>
    <w:rsid w:val="00D00357"/>
    <w:rsid w:val="00D00605"/>
    <w:rsid w:val="00D00EF2"/>
    <w:rsid w:val="00D01123"/>
    <w:rsid w:val="00D015AE"/>
    <w:rsid w:val="00D015CC"/>
    <w:rsid w:val="00D0197B"/>
    <w:rsid w:val="00D01FD2"/>
    <w:rsid w:val="00D020DB"/>
    <w:rsid w:val="00D024F3"/>
    <w:rsid w:val="00D0265D"/>
    <w:rsid w:val="00D02A16"/>
    <w:rsid w:val="00D02C8E"/>
    <w:rsid w:val="00D032EA"/>
    <w:rsid w:val="00D038C9"/>
    <w:rsid w:val="00D0415B"/>
    <w:rsid w:val="00D042A6"/>
    <w:rsid w:val="00D052F1"/>
    <w:rsid w:val="00D0551E"/>
    <w:rsid w:val="00D06D0D"/>
    <w:rsid w:val="00D07258"/>
    <w:rsid w:val="00D10218"/>
    <w:rsid w:val="00D10CEC"/>
    <w:rsid w:val="00D11128"/>
    <w:rsid w:val="00D1125B"/>
    <w:rsid w:val="00D1197F"/>
    <w:rsid w:val="00D11CE8"/>
    <w:rsid w:val="00D11F7A"/>
    <w:rsid w:val="00D12B3D"/>
    <w:rsid w:val="00D130FE"/>
    <w:rsid w:val="00D131BD"/>
    <w:rsid w:val="00D13266"/>
    <w:rsid w:val="00D132C3"/>
    <w:rsid w:val="00D1342B"/>
    <w:rsid w:val="00D13486"/>
    <w:rsid w:val="00D1357D"/>
    <w:rsid w:val="00D13879"/>
    <w:rsid w:val="00D1437D"/>
    <w:rsid w:val="00D145E3"/>
    <w:rsid w:val="00D14678"/>
    <w:rsid w:val="00D14DBA"/>
    <w:rsid w:val="00D153FA"/>
    <w:rsid w:val="00D1550D"/>
    <w:rsid w:val="00D15892"/>
    <w:rsid w:val="00D16032"/>
    <w:rsid w:val="00D166D0"/>
    <w:rsid w:val="00D16786"/>
    <w:rsid w:val="00D169B8"/>
    <w:rsid w:val="00D16A8E"/>
    <w:rsid w:val="00D16D57"/>
    <w:rsid w:val="00D16EB5"/>
    <w:rsid w:val="00D17486"/>
    <w:rsid w:val="00D174F0"/>
    <w:rsid w:val="00D17602"/>
    <w:rsid w:val="00D17650"/>
    <w:rsid w:val="00D176E7"/>
    <w:rsid w:val="00D179AE"/>
    <w:rsid w:val="00D17B58"/>
    <w:rsid w:val="00D17F73"/>
    <w:rsid w:val="00D2118F"/>
    <w:rsid w:val="00D2176B"/>
    <w:rsid w:val="00D21EBB"/>
    <w:rsid w:val="00D22463"/>
    <w:rsid w:val="00D22F08"/>
    <w:rsid w:val="00D23504"/>
    <w:rsid w:val="00D23E14"/>
    <w:rsid w:val="00D25136"/>
    <w:rsid w:val="00D2571A"/>
    <w:rsid w:val="00D25920"/>
    <w:rsid w:val="00D26279"/>
    <w:rsid w:val="00D2652B"/>
    <w:rsid w:val="00D26A59"/>
    <w:rsid w:val="00D2766B"/>
    <w:rsid w:val="00D279C4"/>
    <w:rsid w:val="00D27CC5"/>
    <w:rsid w:val="00D27E3A"/>
    <w:rsid w:val="00D30A17"/>
    <w:rsid w:val="00D31D42"/>
    <w:rsid w:val="00D31F65"/>
    <w:rsid w:val="00D32947"/>
    <w:rsid w:val="00D32BB3"/>
    <w:rsid w:val="00D33061"/>
    <w:rsid w:val="00D33261"/>
    <w:rsid w:val="00D332AA"/>
    <w:rsid w:val="00D3340B"/>
    <w:rsid w:val="00D335EB"/>
    <w:rsid w:val="00D3411F"/>
    <w:rsid w:val="00D348AF"/>
    <w:rsid w:val="00D348F6"/>
    <w:rsid w:val="00D34A55"/>
    <w:rsid w:val="00D34DB1"/>
    <w:rsid w:val="00D35CB5"/>
    <w:rsid w:val="00D366B7"/>
    <w:rsid w:val="00D3685D"/>
    <w:rsid w:val="00D3690F"/>
    <w:rsid w:val="00D36CEF"/>
    <w:rsid w:val="00D36E09"/>
    <w:rsid w:val="00D37572"/>
    <w:rsid w:val="00D377F3"/>
    <w:rsid w:val="00D37EE0"/>
    <w:rsid w:val="00D37EEE"/>
    <w:rsid w:val="00D40448"/>
    <w:rsid w:val="00D4074B"/>
    <w:rsid w:val="00D4074D"/>
    <w:rsid w:val="00D408CF"/>
    <w:rsid w:val="00D40AD9"/>
    <w:rsid w:val="00D40C3E"/>
    <w:rsid w:val="00D41266"/>
    <w:rsid w:val="00D41642"/>
    <w:rsid w:val="00D41761"/>
    <w:rsid w:val="00D41D04"/>
    <w:rsid w:val="00D42735"/>
    <w:rsid w:val="00D42E4D"/>
    <w:rsid w:val="00D4312F"/>
    <w:rsid w:val="00D43360"/>
    <w:rsid w:val="00D433E0"/>
    <w:rsid w:val="00D43ADC"/>
    <w:rsid w:val="00D44152"/>
    <w:rsid w:val="00D443EB"/>
    <w:rsid w:val="00D45066"/>
    <w:rsid w:val="00D454E3"/>
    <w:rsid w:val="00D45763"/>
    <w:rsid w:val="00D459DB"/>
    <w:rsid w:val="00D464F0"/>
    <w:rsid w:val="00D46689"/>
    <w:rsid w:val="00D46E6B"/>
    <w:rsid w:val="00D47046"/>
    <w:rsid w:val="00D4735D"/>
    <w:rsid w:val="00D47564"/>
    <w:rsid w:val="00D476DC"/>
    <w:rsid w:val="00D502A8"/>
    <w:rsid w:val="00D50AB9"/>
    <w:rsid w:val="00D50E79"/>
    <w:rsid w:val="00D51051"/>
    <w:rsid w:val="00D510FD"/>
    <w:rsid w:val="00D515AC"/>
    <w:rsid w:val="00D52126"/>
    <w:rsid w:val="00D52130"/>
    <w:rsid w:val="00D5220D"/>
    <w:rsid w:val="00D52A9C"/>
    <w:rsid w:val="00D53ED9"/>
    <w:rsid w:val="00D54006"/>
    <w:rsid w:val="00D548AE"/>
    <w:rsid w:val="00D54E35"/>
    <w:rsid w:val="00D5521E"/>
    <w:rsid w:val="00D5566B"/>
    <w:rsid w:val="00D55800"/>
    <w:rsid w:val="00D55DD8"/>
    <w:rsid w:val="00D55F8B"/>
    <w:rsid w:val="00D563B0"/>
    <w:rsid w:val="00D563E8"/>
    <w:rsid w:val="00D5684E"/>
    <w:rsid w:val="00D569ED"/>
    <w:rsid w:val="00D56E6E"/>
    <w:rsid w:val="00D57EF4"/>
    <w:rsid w:val="00D60540"/>
    <w:rsid w:val="00D605D8"/>
    <w:rsid w:val="00D60AB2"/>
    <w:rsid w:val="00D60C72"/>
    <w:rsid w:val="00D611C1"/>
    <w:rsid w:val="00D61318"/>
    <w:rsid w:val="00D6134A"/>
    <w:rsid w:val="00D61E38"/>
    <w:rsid w:val="00D62560"/>
    <w:rsid w:val="00D626E8"/>
    <w:rsid w:val="00D62949"/>
    <w:rsid w:val="00D629A4"/>
    <w:rsid w:val="00D62AF9"/>
    <w:rsid w:val="00D62D15"/>
    <w:rsid w:val="00D63628"/>
    <w:rsid w:val="00D63B6A"/>
    <w:rsid w:val="00D645BA"/>
    <w:rsid w:val="00D65026"/>
    <w:rsid w:val="00D65E51"/>
    <w:rsid w:val="00D66390"/>
    <w:rsid w:val="00D6650D"/>
    <w:rsid w:val="00D66D63"/>
    <w:rsid w:val="00D675EE"/>
    <w:rsid w:val="00D70672"/>
    <w:rsid w:val="00D70A6A"/>
    <w:rsid w:val="00D71158"/>
    <w:rsid w:val="00D7160D"/>
    <w:rsid w:val="00D71914"/>
    <w:rsid w:val="00D719F0"/>
    <w:rsid w:val="00D71B52"/>
    <w:rsid w:val="00D7296A"/>
    <w:rsid w:val="00D732AE"/>
    <w:rsid w:val="00D736AD"/>
    <w:rsid w:val="00D738EA"/>
    <w:rsid w:val="00D73FAB"/>
    <w:rsid w:val="00D754FF"/>
    <w:rsid w:val="00D75F03"/>
    <w:rsid w:val="00D765C5"/>
    <w:rsid w:val="00D76C02"/>
    <w:rsid w:val="00D76EDE"/>
    <w:rsid w:val="00D77221"/>
    <w:rsid w:val="00D77A1C"/>
    <w:rsid w:val="00D77A6F"/>
    <w:rsid w:val="00D77C0E"/>
    <w:rsid w:val="00D77DC1"/>
    <w:rsid w:val="00D77ECF"/>
    <w:rsid w:val="00D80301"/>
    <w:rsid w:val="00D803D5"/>
    <w:rsid w:val="00D80963"/>
    <w:rsid w:val="00D8098F"/>
    <w:rsid w:val="00D80A0D"/>
    <w:rsid w:val="00D810C8"/>
    <w:rsid w:val="00D8135A"/>
    <w:rsid w:val="00D81B55"/>
    <w:rsid w:val="00D81B88"/>
    <w:rsid w:val="00D820E4"/>
    <w:rsid w:val="00D827D7"/>
    <w:rsid w:val="00D82F62"/>
    <w:rsid w:val="00D8377E"/>
    <w:rsid w:val="00D83F17"/>
    <w:rsid w:val="00D84489"/>
    <w:rsid w:val="00D84738"/>
    <w:rsid w:val="00D848CB"/>
    <w:rsid w:val="00D8556E"/>
    <w:rsid w:val="00D8637C"/>
    <w:rsid w:val="00D869A2"/>
    <w:rsid w:val="00D87D55"/>
    <w:rsid w:val="00D90167"/>
    <w:rsid w:val="00D90274"/>
    <w:rsid w:val="00D902F1"/>
    <w:rsid w:val="00D90616"/>
    <w:rsid w:val="00D9083A"/>
    <w:rsid w:val="00D90A4F"/>
    <w:rsid w:val="00D90A91"/>
    <w:rsid w:val="00D913AE"/>
    <w:rsid w:val="00D91B1E"/>
    <w:rsid w:val="00D91E0F"/>
    <w:rsid w:val="00D9250A"/>
    <w:rsid w:val="00D92631"/>
    <w:rsid w:val="00D926AC"/>
    <w:rsid w:val="00D9280A"/>
    <w:rsid w:val="00D92B76"/>
    <w:rsid w:val="00D93303"/>
    <w:rsid w:val="00D93FC7"/>
    <w:rsid w:val="00D94610"/>
    <w:rsid w:val="00D946C5"/>
    <w:rsid w:val="00D9533E"/>
    <w:rsid w:val="00D95597"/>
    <w:rsid w:val="00D95B87"/>
    <w:rsid w:val="00D95CD2"/>
    <w:rsid w:val="00D961D0"/>
    <w:rsid w:val="00D96714"/>
    <w:rsid w:val="00D969B5"/>
    <w:rsid w:val="00D96FA6"/>
    <w:rsid w:val="00D971E6"/>
    <w:rsid w:val="00D97BCB"/>
    <w:rsid w:val="00D97E12"/>
    <w:rsid w:val="00DA039D"/>
    <w:rsid w:val="00DA055A"/>
    <w:rsid w:val="00DA0F63"/>
    <w:rsid w:val="00DA11E3"/>
    <w:rsid w:val="00DA1280"/>
    <w:rsid w:val="00DA18F5"/>
    <w:rsid w:val="00DA1C11"/>
    <w:rsid w:val="00DA21B3"/>
    <w:rsid w:val="00DA233E"/>
    <w:rsid w:val="00DA237D"/>
    <w:rsid w:val="00DA24EA"/>
    <w:rsid w:val="00DA29B3"/>
    <w:rsid w:val="00DA2BB4"/>
    <w:rsid w:val="00DA311E"/>
    <w:rsid w:val="00DA3168"/>
    <w:rsid w:val="00DA320E"/>
    <w:rsid w:val="00DA36E8"/>
    <w:rsid w:val="00DA3A60"/>
    <w:rsid w:val="00DA3B6B"/>
    <w:rsid w:val="00DA3BE0"/>
    <w:rsid w:val="00DA3C34"/>
    <w:rsid w:val="00DA3E7A"/>
    <w:rsid w:val="00DA3F16"/>
    <w:rsid w:val="00DA486B"/>
    <w:rsid w:val="00DA4999"/>
    <w:rsid w:val="00DA4A31"/>
    <w:rsid w:val="00DA5422"/>
    <w:rsid w:val="00DA563A"/>
    <w:rsid w:val="00DA56C9"/>
    <w:rsid w:val="00DA5733"/>
    <w:rsid w:val="00DA5FB2"/>
    <w:rsid w:val="00DA658F"/>
    <w:rsid w:val="00DA66CB"/>
    <w:rsid w:val="00DA7293"/>
    <w:rsid w:val="00DA7699"/>
    <w:rsid w:val="00DB00E2"/>
    <w:rsid w:val="00DB0519"/>
    <w:rsid w:val="00DB13C5"/>
    <w:rsid w:val="00DB1C9C"/>
    <w:rsid w:val="00DB211D"/>
    <w:rsid w:val="00DB279B"/>
    <w:rsid w:val="00DB28DC"/>
    <w:rsid w:val="00DB2F71"/>
    <w:rsid w:val="00DB3627"/>
    <w:rsid w:val="00DB3952"/>
    <w:rsid w:val="00DB3E02"/>
    <w:rsid w:val="00DB599A"/>
    <w:rsid w:val="00DB5B29"/>
    <w:rsid w:val="00DB5D93"/>
    <w:rsid w:val="00DB6547"/>
    <w:rsid w:val="00DB7177"/>
    <w:rsid w:val="00DB7E66"/>
    <w:rsid w:val="00DB7EC2"/>
    <w:rsid w:val="00DC04C4"/>
    <w:rsid w:val="00DC0679"/>
    <w:rsid w:val="00DC06C6"/>
    <w:rsid w:val="00DC0835"/>
    <w:rsid w:val="00DC1648"/>
    <w:rsid w:val="00DC1BF5"/>
    <w:rsid w:val="00DC1CB2"/>
    <w:rsid w:val="00DC22B2"/>
    <w:rsid w:val="00DC2970"/>
    <w:rsid w:val="00DC2D1E"/>
    <w:rsid w:val="00DC3605"/>
    <w:rsid w:val="00DC3C20"/>
    <w:rsid w:val="00DC3E0E"/>
    <w:rsid w:val="00DC3ECB"/>
    <w:rsid w:val="00DC4202"/>
    <w:rsid w:val="00DC45FF"/>
    <w:rsid w:val="00DC4BD3"/>
    <w:rsid w:val="00DC4D0A"/>
    <w:rsid w:val="00DC5041"/>
    <w:rsid w:val="00DC518F"/>
    <w:rsid w:val="00DC6AFC"/>
    <w:rsid w:val="00DC6ECE"/>
    <w:rsid w:val="00DC7536"/>
    <w:rsid w:val="00DC788D"/>
    <w:rsid w:val="00DC79B7"/>
    <w:rsid w:val="00DC7B55"/>
    <w:rsid w:val="00DC7C3D"/>
    <w:rsid w:val="00DD081B"/>
    <w:rsid w:val="00DD0C20"/>
    <w:rsid w:val="00DD0D46"/>
    <w:rsid w:val="00DD0FAE"/>
    <w:rsid w:val="00DD110E"/>
    <w:rsid w:val="00DD11AD"/>
    <w:rsid w:val="00DD12AF"/>
    <w:rsid w:val="00DD1C2B"/>
    <w:rsid w:val="00DD22FC"/>
    <w:rsid w:val="00DD2A7C"/>
    <w:rsid w:val="00DD2F46"/>
    <w:rsid w:val="00DD303C"/>
    <w:rsid w:val="00DD3286"/>
    <w:rsid w:val="00DD34AA"/>
    <w:rsid w:val="00DD3A93"/>
    <w:rsid w:val="00DD3C2A"/>
    <w:rsid w:val="00DD44C6"/>
    <w:rsid w:val="00DD4E95"/>
    <w:rsid w:val="00DD5760"/>
    <w:rsid w:val="00DD59BB"/>
    <w:rsid w:val="00DD65EA"/>
    <w:rsid w:val="00DD6C72"/>
    <w:rsid w:val="00DD6CFF"/>
    <w:rsid w:val="00DD6D1B"/>
    <w:rsid w:val="00DD7787"/>
    <w:rsid w:val="00DD790C"/>
    <w:rsid w:val="00DE074F"/>
    <w:rsid w:val="00DE0B85"/>
    <w:rsid w:val="00DE1024"/>
    <w:rsid w:val="00DE1093"/>
    <w:rsid w:val="00DE10EE"/>
    <w:rsid w:val="00DE12C2"/>
    <w:rsid w:val="00DE1394"/>
    <w:rsid w:val="00DE181E"/>
    <w:rsid w:val="00DE2A2F"/>
    <w:rsid w:val="00DE2DEC"/>
    <w:rsid w:val="00DE2E31"/>
    <w:rsid w:val="00DE40A4"/>
    <w:rsid w:val="00DE45A7"/>
    <w:rsid w:val="00DE4C14"/>
    <w:rsid w:val="00DE4EC9"/>
    <w:rsid w:val="00DE537C"/>
    <w:rsid w:val="00DE54A7"/>
    <w:rsid w:val="00DE55F4"/>
    <w:rsid w:val="00DE5ACC"/>
    <w:rsid w:val="00DE5C80"/>
    <w:rsid w:val="00DE63ED"/>
    <w:rsid w:val="00DE6851"/>
    <w:rsid w:val="00DE6952"/>
    <w:rsid w:val="00DE6A09"/>
    <w:rsid w:val="00DE72D2"/>
    <w:rsid w:val="00DE7763"/>
    <w:rsid w:val="00DE7E5B"/>
    <w:rsid w:val="00DF0406"/>
    <w:rsid w:val="00DF0921"/>
    <w:rsid w:val="00DF1BA8"/>
    <w:rsid w:val="00DF1BCF"/>
    <w:rsid w:val="00DF1C40"/>
    <w:rsid w:val="00DF1FAD"/>
    <w:rsid w:val="00DF2260"/>
    <w:rsid w:val="00DF296E"/>
    <w:rsid w:val="00DF2AC0"/>
    <w:rsid w:val="00DF2D80"/>
    <w:rsid w:val="00DF300B"/>
    <w:rsid w:val="00DF3696"/>
    <w:rsid w:val="00DF37F0"/>
    <w:rsid w:val="00DF3CF7"/>
    <w:rsid w:val="00DF419B"/>
    <w:rsid w:val="00DF41D4"/>
    <w:rsid w:val="00DF45C9"/>
    <w:rsid w:val="00DF45DD"/>
    <w:rsid w:val="00DF490E"/>
    <w:rsid w:val="00DF4E08"/>
    <w:rsid w:val="00DF4F13"/>
    <w:rsid w:val="00DF50B7"/>
    <w:rsid w:val="00DF51B0"/>
    <w:rsid w:val="00DF592F"/>
    <w:rsid w:val="00DF5B22"/>
    <w:rsid w:val="00DF652E"/>
    <w:rsid w:val="00DF6B6A"/>
    <w:rsid w:val="00DF6E8F"/>
    <w:rsid w:val="00DF73E5"/>
    <w:rsid w:val="00DF7EB2"/>
    <w:rsid w:val="00DF7F23"/>
    <w:rsid w:val="00E0003F"/>
    <w:rsid w:val="00E0027B"/>
    <w:rsid w:val="00E00322"/>
    <w:rsid w:val="00E01200"/>
    <w:rsid w:val="00E0143C"/>
    <w:rsid w:val="00E025BA"/>
    <w:rsid w:val="00E02611"/>
    <w:rsid w:val="00E027B8"/>
    <w:rsid w:val="00E03551"/>
    <w:rsid w:val="00E0417B"/>
    <w:rsid w:val="00E0430E"/>
    <w:rsid w:val="00E043E0"/>
    <w:rsid w:val="00E04805"/>
    <w:rsid w:val="00E04CC5"/>
    <w:rsid w:val="00E04D99"/>
    <w:rsid w:val="00E04E70"/>
    <w:rsid w:val="00E06014"/>
    <w:rsid w:val="00E06101"/>
    <w:rsid w:val="00E0628C"/>
    <w:rsid w:val="00E0639B"/>
    <w:rsid w:val="00E0643A"/>
    <w:rsid w:val="00E0794A"/>
    <w:rsid w:val="00E079E1"/>
    <w:rsid w:val="00E07A61"/>
    <w:rsid w:val="00E07CFA"/>
    <w:rsid w:val="00E102FB"/>
    <w:rsid w:val="00E110DE"/>
    <w:rsid w:val="00E111E9"/>
    <w:rsid w:val="00E11ACC"/>
    <w:rsid w:val="00E12008"/>
    <w:rsid w:val="00E1207E"/>
    <w:rsid w:val="00E12935"/>
    <w:rsid w:val="00E13368"/>
    <w:rsid w:val="00E13710"/>
    <w:rsid w:val="00E1394B"/>
    <w:rsid w:val="00E13D1B"/>
    <w:rsid w:val="00E13DEA"/>
    <w:rsid w:val="00E13F36"/>
    <w:rsid w:val="00E141F8"/>
    <w:rsid w:val="00E14275"/>
    <w:rsid w:val="00E1443E"/>
    <w:rsid w:val="00E1502C"/>
    <w:rsid w:val="00E1531A"/>
    <w:rsid w:val="00E15529"/>
    <w:rsid w:val="00E15567"/>
    <w:rsid w:val="00E15F35"/>
    <w:rsid w:val="00E16275"/>
    <w:rsid w:val="00E166C2"/>
    <w:rsid w:val="00E167FF"/>
    <w:rsid w:val="00E1691A"/>
    <w:rsid w:val="00E16CAE"/>
    <w:rsid w:val="00E17762"/>
    <w:rsid w:val="00E17FA8"/>
    <w:rsid w:val="00E20595"/>
    <w:rsid w:val="00E20BEE"/>
    <w:rsid w:val="00E210A7"/>
    <w:rsid w:val="00E21179"/>
    <w:rsid w:val="00E21491"/>
    <w:rsid w:val="00E21BEB"/>
    <w:rsid w:val="00E22BAC"/>
    <w:rsid w:val="00E231CB"/>
    <w:rsid w:val="00E2344D"/>
    <w:rsid w:val="00E23986"/>
    <w:rsid w:val="00E23B15"/>
    <w:rsid w:val="00E23E42"/>
    <w:rsid w:val="00E23F87"/>
    <w:rsid w:val="00E2479C"/>
    <w:rsid w:val="00E250DA"/>
    <w:rsid w:val="00E25473"/>
    <w:rsid w:val="00E2549A"/>
    <w:rsid w:val="00E257E1"/>
    <w:rsid w:val="00E25973"/>
    <w:rsid w:val="00E25A66"/>
    <w:rsid w:val="00E25CA1"/>
    <w:rsid w:val="00E25E06"/>
    <w:rsid w:val="00E262D7"/>
    <w:rsid w:val="00E26600"/>
    <w:rsid w:val="00E26764"/>
    <w:rsid w:val="00E26ABE"/>
    <w:rsid w:val="00E26AED"/>
    <w:rsid w:val="00E27139"/>
    <w:rsid w:val="00E273FB"/>
    <w:rsid w:val="00E27605"/>
    <w:rsid w:val="00E27ED1"/>
    <w:rsid w:val="00E30061"/>
    <w:rsid w:val="00E30257"/>
    <w:rsid w:val="00E30432"/>
    <w:rsid w:val="00E307BE"/>
    <w:rsid w:val="00E30B05"/>
    <w:rsid w:val="00E3216D"/>
    <w:rsid w:val="00E32A06"/>
    <w:rsid w:val="00E32DF4"/>
    <w:rsid w:val="00E3305C"/>
    <w:rsid w:val="00E33270"/>
    <w:rsid w:val="00E339B3"/>
    <w:rsid w:val="00E348AD"/>
    <w:rsid w:val="00E35270"/>
    <w:rsid w:val="00E35F7B"/>
    <w:rsid w:val="00E3678E"/>
    <w:rsid w:val="00E36B64"/>
    <w:rsid w:val="00E3701E"/>
    <w:rsid w:val="00E370EE"/>
    <w:rsid w:val="00E37328"/>
    <w:rsid w:val="00E37ACF"/>
    <w:rsid w:val="00E37FB8"/>
    <w:rsid w:val="00E40474"/>
    <w:rsid w:val="00E40480"/>
    <w:rsid w:val="00E4063F"/>
    <w:rsid w:val="00E40D95"/>
    <w:rsid w:val="00E40F3A"/>
    <w:rsid w:val="00E420F5"/>
    <w:rsid w:val="00E422B7"/>
    <w:rsid w:val="00E4282D"/>
    <w:rsid w:val="00E428AF"/>
    <w:rsid w:val="00E4326A"/>
    <w:rsid w:val="00E4362A"/>
    <w:rsid w:val="00E437AD"/>
    <w:rsid w:val="00E43C56"/>
    <w:rsid w:val="00E44C31"/>
    <w:rsid w:val="00E45176"/>
    <w:rsid w:val="00E452CB"/>
    <w:rsid w:val="00E4555A"/>
    <w:rsid w:val="00E457CE"/>
    <w:rsid w:val="00E45894"/>
    <w:rsid w:val="00E4594A"/>
    <w:rsid w:val="00E45C2E"/>
    <w:rsid w:val="00E46555"/>
    <w:rsid w:val="00E46C44"/>
    <w:rsid w:val="00E46DB2"/>
    <w:rsid w:val="00E470E6"/>
    <w:rsid w:val="00E4726A"/>
    <w:rsid w:val="00E47B8F"/>
    <w:rsid w:val="00E47EBD"/>
    <w:rsid w:val="00E50903"/>
    <w:rsid w:val="00E50D63"/>
    <w:rsid w:val="00E510A7"/>
    <w:rsid w:val="00E516D7"/>
    <w:rsid w:val="00E52107"/>
    <w:rsid w:val="00E52829"/>
    <w:rsid w:val="00E52E63"/>
    <w:rsid w:val="00E53B77"/>
    <w:rsid w:val="00E544C0"/>
    <w:rsid w:val="00E547EF"/>
    <w:rsid w:val="00E548BA"/>
    <w:rsid w:val="00E54B90"/>
    <w:rsid w:val="00E55381"/>
    <w:rsid w:val="00E55636"/>
    <w:rsid w:val="00E5646C"/>
    <w:rsid w:val="00E5694E"/>
    <w:rsid w:val="00E56B8F"/>
    <w:rsid w:val="00E57149"/>
    <w:rsid w:val="00E57539"/>
    <w:rsid w:val="00E60413"/>
    <w:rsid w:val="00E6050A"/>
    <w:rsid w:val="00E60780"/>
    <w:rsid w:val="00E6099B"/>
    <w:rsid w:val="00E60CB3"/>
    <w:rsid w:val="00E615FC"/>
    <w:rsid w:val="00E616B2"/>
    <w:rsid w:val="00E619CE"/>
    <w:rsid w:val="00E61BFF"/>
    <w:rsid w:val="00E627FA"/>
    <w:rsid w:val="00E6293E"/>
    <w:rsid w:val="00E6316D"/>
    <w:rsid w:val="00E634C7"/>
    <w:rsid w:val="00E6411E"/>
    <w:rsid w:val="00E645DC"/>
    <w:rsid w:val="00E64C16"/>
    <w:rsid w:val="00E64FC9"/>
    <w:rsid w:val="00E652F3"/>
    <w:rsid w:val="00E658BC"/>
    <w:rsid w:val="00E6639F"/>
    <w:rsid w:val="00E665A3"/>
    <w:rsid w:val="00E66B13"/>
    <w:rsid w:val="00E66DFD"/>
    <w:rsid w:val="00E66E1C"/>
    <w:rsid w:val="00E670F7"/>
    <w:rsid w:val="00E67174"/>
    <w:rsid w:val="00E67910"/>
    <w:rsid w:val="00E67B43"/>
    <w:rsid w:val="00E67DBB"/>
    <w:rsid w:val="00E7060A"/>
    <w:rsid w:val="00E70D28"/>
    <w:rsid w:val="00E7185F"/>
    <w:rsid w:val="00E72211"/>
    <w:rsid w:val="00E7232C"/>
    <w:rsid w:val="00E724D4"/>
    <w:rsid w:val="00E7291D"/>
    <w:rsid w:val="00E72A1B"/>
    <w:rsid w:val="00E72BB5"/>
    <w:rsid w:val="00E72C4B"/>
    <w:rsid w:val="00E72F6B"/>
    <w:rsid w:val="00E732F9"/>
    <w:rsid w:val="00E735E8"/>
    <w:rsid w:val="00E73609"/>
    <w:rsid w:val="00E736C1"/>
    <w:rsid w:val="00E73CA3"/>
    <w:rsid w:val="00E74253"/>
    <w:rsid w:val="00E7444A"/>
    <w:rsid w:val="00E74EC2"/>
    <w:rsid w:val="00E75133"/>
    <w:rsid w:val="00E75314"/>
    <w:rsid w:val="00E75637"/>
    <w:rsid w:val="00E75AAF"/>
    <w:rsid w:val="00E760A2"/>
    <w:rsid w:val="00E7699E"/>
    <w:rsid w:val="00E769CD"/>
    <w:rsid w:val="00E76FE7"/>
    <w:rsid w:val="00E77633"/>
    <w:rsid w:val="00E77761"/>
    <w:rsid w:val="00E7778D"/>
    <w:rsid w:val="00E778F5"/>
    <w:rsid w:val="00E8078B"/>
    <w:rsid w:val="00E80F74"/>
    <w:rsid w:val="00E80FBA"/>
    <w:rsid w:val="00E8107F"/>
    <w:rsid w:val="00E81393"/>
    <w:rsid w:val="00E82422"/>
    <w:rsid w:val="00E82AF7"/>
    <w:rsid w:val="00E82E6E"/>
    <w:rsid w:val="00E8329F"/>
    <w:rsid w:val="00E8344E"/>
    <w:rsid w:val="00E83AEB"/>
    <w:rsid w:val="00E83ECF"/>
    <w:rsid w:val="00E840D8"/>
    <w:rsid w:val="00E8469B"/>
    <w:rsid w:val="00E84D01"/>
    <w:rsid w:val="00E85681"/>
    <w:rsid w:val="00E85F1D"/>
    <w:rsid w:val="00E862DE"/>
    <w:rsid w:val="00E8638D"/>
    <w:rsid w:val="00E863A5"/>
    <w:rsid w:val="00E86593"/>
    <w:rsid w:val="00E86725"/>
    <w:rsid w:val="00E8689D"/>
    <w:rsid w:val="00E869BC"/>
    <w:rsid w:val="00E869D6"/>
    <w:rsid w:val="00E86D02"/>
    <w:rsid w:val="00E87914"/>
    <w:rsid w:val="00E8795C"/>
    <w:rsid w:val="00E87F2B"/>
    <w:rsid w:val="00E904A3"/>
    <w:rsid w:val="00E90BA8"/>
    <w:rsid w:val="00E91090"/>
    <w:rsid w:val="00E9114A"/>
    <w:rsid w:val="00E91159"/>
    <w:rsid w:val="00E91581"/>
    <w:rsid w:val="00E918BA"/>
    <w:rsid w:val="00E93E63"/>
    <w:rsid w:val="00E93FA0"/>
    <w:rsid w:val="00E93FE8"/>
    <w:rsid w:val="00E94246"/>
    <w:rsid w:val="00E94564"/>
    <w:rsid w:val="00E94B31"/>
    <w:rsid w:val="00E950BD"/>
    <w:rsid w:val="00E9515C"/>
    <w:rsid w:val="00E957F5"/>
    <w:rsid w:val="00E95916"/>
    <w:rsid w:val="00E96274"/>
    <w:rsid w:val="00E96468"/>
    <w:rsid w:val="00E96839"/>
    <w:rsid w:val="00E96949"/>
    <w:rsid w:val="00E96981"/>
    <w:rsid w:val="00E9698F"/>
    <w:rsid w:val="00E96D6D"/>
    <w:rsid w:val="00E96E34"/>
    <w:rsid w:val="00E96E8D"/>
    <w:rsid w:val="00E97102"/>
    <w:rsid w:val="00E97323"/>
    <w:rsid w:val="00E97AB9"/>
    <w:rsid w:val="00EA023E"/>
    <w:rsid w:val="00EA0524"/>
    <w:rsid w:val="00EA06A2"/>
    <w:rsid w:val="00EA0CCE"/>
    <w:rsid w:val="00EA0DE7"/>
    <w:rsid w:val="00EA0FF0"/>
    <w:rsid w:val="00EA1518"/>
    <w:rsid w:val="00EA1E8C"/>
    <w:rsid w:val="00EA1FC0"/>
    <w:rsid w:val="00EA2368"/>
    <w:rsid w:val="00EA3059"/>
    <w:rsid w:val="00EA311F"/>
    <w:rsid w:val="00EA3805"/>
    <w:rsid w:val="00EA3AB3"/>
    <w:rsid w:val="00EA424E"/>
    <w:rsid w:val="00EA4ACB"/>
    <w:rsid w:val="00EA6054"/>
    <w:rsid w:val="00EA6447"/>
    <w:rsid w:val="00EA6D1A"/>
    <w:rsid w:val="00EA72C8"/>
    <w:rsid w:val="00EA7708"/>
    <w:rsid w:val="00EA7A07"/>
    <w:rsid w:val="00EA7B21"/>
    <w:rsid w:val="00EA7FCA"/>
    <w:rsid w:val="00EB047E"/>
    <w:rsid w:val="00EB0ADE"/>
    <w:rsid w:val="00EB0BD0"/>
    <w:rsid w:val="00EB1C92"/>
    <w:rsid w:val="00EB29A9"/>
    <w:rsid w:val="00EB2B6A"/>
    <w:rsid w:val="00EB2D83"/>
    <w:rsid w:val="00EB2FB9"/>
    <w:rsid w:val="00EB3231"/>
    <w:rsid w:val="00EB377F"/>
    <w:rsid w:val="00EB43F0"/>
    <w:rsid w:val="00EB452C"/>
    <w:rsid w:val="00EB4AF9"/>
    <w:rsid w:val="00EB5358"/>
    <w:rsid w:val="00EB5920"/>
    <w:rsid w:val="00EB5C91"/>
    <w:rsid w:val="00EB5C92"/>
    <w:rsid w:val="00EB5E96"/>
    <w:rsid w:val="00EB6530"/>
    <w:rsid w:val="00EB6587"/>
    <w:rsid w:val="00EB667A"/>
    <w:rsid w:val="00EB6F0C"/>
    <w:rsid w:val="00EB70C1"/>
    <w:rsid w:val="00EB7454"/>
    <w:rsid w:val="00EB78D2"/>
    <w:rsid w:val="00EC0395"/>
    <w:rsid w:val="00EC0536"/>
    <w:rsid w:val="00EC0656"/>
    <w:rsid w:val="00EC1330"/>
    <w:rsid w:val="00EC1650"/>
    <w:rsid w:val="00EC1712"/>
    <w:rsid w:val="00EC18ED"/>
    <w:rsid w:val="00EC1D66"/>
    <w:rsid w:val="00EC2028"/>
    <w:rsid w:val="00EC3293"/>
    <w:rsid w:val="00EC391D"/>
    <w:rsid w:val="00EC3FBB"/>
    <w:rsid w:val="00EC415A"/>
    <w:rsid w:val="00EC444C"/>
    <w:rsid w:val="00EC44BB"/>
    <w:rsid w:val="00EC4AB9"/>
    <w:rsid w:val="00EC51D0"/>
    <w:rsid w:val="00EC6B18"/>
    <w:rsid w:val="00EC7725"/>
    <w:rsid w:val="00EC78AD"/>
    <w:rsid w:val="00EC78C1"/>
    <w:rsid w:val="00EC7AEB"/>
    <w:rsid w:val="00EC7BB7"/>
    <w:rsid w:val="00EC7F4F"/>
    <w:rsid w:val="00ED04E3"/>
    <w:rsid w:val="00ED07FD"/>
    <w:rsid w:val="00ED0902"/>
    <w:rsid w:val="00ED0BFD"/>
    <w:rsid w:val="00ED0CEA"/>
    <w:rsid w:val="00ED0CED"/>
    <w:rsid w:val="00ED104A"/>
    <w:rsid w:val="00ED1128"/>
    <w:rsid w:val="00ED11C9"/>
    <w:rsid w:val="00ED136B"/>
    <w:rsid w:val="00ED17FF"/>
    <w:rsid w:val="00ED183D"/>
    <w:rsid w:val="00ED227C"/>
    <w:rsid w:val="00ED2396"/>
    <w:rsid w:val="00ED247F"/>
    <w:rsid w:val="00ED259C"/>
    <w:rsid w:val="00ED271D"/>
    <w:rsid w:val="00ED30BA"/>
    <w:rsid w:val="00ED313D"/>
    <w:rsid w:val="00ED315B"/>
    <w:rsid w:val="00ED3284"/>
    <w:rsid w:val="00ED33A5"/>
    <w:rsid w:val="00ED3502"/>
    <w:rsid w:val="00ED3526"/>
    <w:rsid w:val="00ED366B"/>
    <w:rsid w:val="00ED3809"/>
    <w:rsid w:val="00ED3BAC"/>
    <w:rsid w:val="00ED4BB4"/>
    <w:rsid w:val="00ED4F6F"/>
    <w:rsid w:val="00ED5344"/>
    <w:rsid w:val="00ED5ED4"/>
    <w:rsid w:val="00ED66BF"/>
    <w:rsid w:val="00ED69B8"/>
    <w:rsid w:val="00ED7646"/>
    <w:rsid w:val="00EE0012"/>
    <w:rsid w:val="00EE1065"/>
    <w:rsid w:val="00EE11DA"/>
    <w:rsid w:val="00EE15A1"/>
    <w:rsid w:val="00EE2238"/>
    <w:rsid w:val="00EE259F"/>
    <w:rsid w:val="00EE25D6"/>
    <w:rsid w:val="00EE2C70"/>
    <w:rsid w:val="00EE3022"/>
    <w:rsid w:val="00EE3331"/>
    <w:rsid w:val="00EE34D3"/>
    <w:rsid w:val="00EE3849"/>
    <w:rsid w:val="00EE3901"/>
    <w:rsid w:val="00EE3D4B"/>
    <w:rsid w:val="00EE3DAC"/>
    <w:rsid w:val="00EE42C4"/>
    <w:rsid w:val="00EE479E"/>
    <w:rsid w:val="00EE4884"/>
    <w:rsid w:val="00EE50A6"/>
    <w:rsid w:val="00EE5DA8"/>
    <w:rsid w:val="00EE6483"/>
    <w:rsid w:val="00EE6AB5"/>
    <w:rsid w:val="00EE71F1"/>
    <w:rsid w:val="00EE7687"/>
    <w:rsid w:val="00EE7902"/>
    <w:rsid w:val="00EE79EF"/>
    <w:rsid w:val="00EE7A3D"/>
    <w:rsid w:val="00EE7D91"/>
    <w:rsid w:val="00EF120E"/>
    <w:rsid w:val="00EF1CC7"/>
    <w:rsid w:val="00EF2666"/>
    <w:rsid w:val="00EF3536"/>
    <w:rsid w:val="00EF3603"/>
    <w:rsid w:val="00EF3A33"/>
    <w:rsid w:val="00EF3EC0"/>
    <w:rsid w:val="00EF4028"/>
    <w:rsid w:val="00EF4211"/>
    <w:rsid w:val="00EF44F8"/>
    <w:rsid w:val="00EF457F"/>
    <w:rsid w:val="00EF4583"/>
    <w:rsid w:val="00EF45EB"/>
    <w:rsid w:val="00EF4A3C"/>
    <w:rsid w:val="00EF4E76"/>
    <w:rsid w:val="00EF59C4"/>
    <w:rsid w:val="00EF5CA9"/>
    <w:rsid w:val="00EF5D14"/>
    <w:rsid w:val="00EF61A8"/>
    <w:rsid w:val="00EF68AE"/>
    <w:rsid w:val="00EF6971"/>
    <w:rsid w:val="00EF6E1D"/>
    <w:rsid w:val="00EF6E67"/>
    <w:rsid w:val="00EF70A5"/>
    <w:rsid w:val="00EF73B8"/>
    <w:rsid w:val="00F001BF"/>
    <w:rsid w:val="00F001D4"/>
    <w:rsid w:val="00F00233"/>
    <w:rsid w:val="00F003E6"/>
    <w:rsid w:val="00F0048F"/>
    <w:rsid w:val="00F006D4"/>
    <w:rsid w:val="00F00CB0"/>
    <w:rsid w:val="00F00E37"/>
    <w:rsid w:val="00F01BDD"/>
    <w:rsid w:val="00F0234D"/>
    <w:rsid w:val="00F0261B"/>
    <w:rsid w:val="00F02987"/>
    <w:rsid w:val="00F02C5C"/>
    <w:rsid w:val="00F03146"/>
    <w:rsid w:val="00F034FC"/>
    <w:rsid w:val="00F03CAA"/>
    <w:rsid w:val="00F04188"/>
    <w:rsid w:val="00F045A3"/>
    <w:rsid w:val="00F048A2"/>
    <w:rsid w:val="00F049AC"/>
    <w:rsid w:val="00F04B30"/>
    <w:rsid w:val="00F04D71"/>
    <w:rsid w:val="00F0520E"/>
    <w:rsid w:val="00F0566B"/>
    <w:rsid w:val="00F0584D"/>
    <w:rsid w:val="00F05DE5"/>
    <w:rsid w:val="00F067A7"/>
    <w:rsid w:val="00F069E2"/>
    <w:rsid w:val="00F07204"/>
    <w:rsid w:val="00F075B6"/>
    <w:rsid w:val="00F07C1B"/>
    <w:rsid w:val="00F10080"/>
    <w:rsid w:val="00F10860"/>
    <w:rsid w:val="00F11D63"/>
    <w:rsid w:val="00F1256C"/>
    <w:rsid w:val="00F12D88"/>
    <w:rsid w:val="00F12DAF"/>
    <w:rsid w:val="00F133D6"/>
    <w:rsid w:val="00F13637"/>
    <w:rsid w:val="00F139AA"/>
    <w:rsid w:val="00F13A97"/>
    <w:rsid w:val="00F13C89"/>
    <w:rsid w:val="00F141C8"/>
    <w:rsid w:val="00F143B1"/>
    <w:rsid w:val="00F145A9"/>
    <w:rsid w:val="00F14624"/>
    <w:rsid w:val="00F1476E"/>
    <w:rsid w:val="00F147D5"/>
    <w:rsid w:val="00F14A4E"/>
    <w:rsid w:val="00F15720"/>
    <w:rsid w:val="00F15A66"/>
    <w:rsid w:val="00F15DF6"/>
    <w:rsid w:val="00F16118"/>
    <w:rsid w:val="00F16A8F"/>
    <w:rsid w:val="00F16E0A"/>
    <w:rsid w:val="00F172FD"/>
    <w:rsid w:val="00F1741C"/>
    <w:rsid w:val="00F17EAB"/>
    <w:rsid w:val="00F2007F"/>
    <w:rsid w:val="00F20523"/>
    <w:rsid w:val="00F209AB"/>
    <w:rsid w:val="00F216E3"/>
    <w:rsid w:val="00F21B1D"/>
    <w:rsid w:val="00F21DB4"/>
    <w:rsid w:val="00F21E82"/>
    <w:rsid w:val="00F2243B"/>
    <w:rsid w:val="00F22B1E"/>
    <w:rsid w:val="00F22D35"/>
    <w:rsid w:val="00F22F85"/>
    <w:rsid w:val="00F23413"/>
    <w:rsid w:val="00F23B44"/>
    <w:rsid w:val="00F23BC7"/>
    <w:rsid w:val="00F23DBC"/>
    <w:rsid w:val="00F2429E"/>
    <w:rsid w:val="00F25094"/>
    <w:rsid w:val="00F2510D"/>
    <w:rsid w:val="00F258AF"/>
    <w:rsid w:val="00F25C91"/>
    <w:rsid w:val="00F26074"/>
    <w:rsid w:val="00F26360"/>
    <w:rsid w:val="00F2706F"/>
    <w:rsid w:val="00F272FE"/>
    <w:rsid w:val="00F278E0"/>
    <w:rsid w:val="00F27B17"/>
    <w:rsid w:val="00F305F3"/>
    <w:rsid w:val="00F30CF2"/>
    <w:rsid w:val="00F3174A"/>
    <w:rsid w:val="00F32542"/>
    <w:rsid w:val="00F326D4"/>
    <w:rsid w:val="00F32851"/>
    <w:rsid w:val="00F328F7"/>
    <w:rsid w:val="00F32BBC"/>
    <w:rsid w:val="00F32F0B"/>
    <w:rsid w:val="00F3307A"/>
    <w:rsid w:val="00F332DE"/>
    <w:rsid w:val="00F33CC5"/>
    <w:rsid w:val="00F34C73"/>
    <w:rsid w:val="00F3524C"/>
    <w:rsid w:val="00F358EB"/>
    <w:rsid w:val="00F35A3B"/>
    <w:rsid w:val="00F360B9"/>
    <w:rsid w:val="00F3618B"/>
    <w:rsid w:val="00F364DF"/>
    <w:rsid w:val="00F36630"/>
    <w:rsid w:val="00F372ED"/>
    <w:rsid w:val="00F377EC"/>
    <w:rsid w:val="00F3784D"/>
    <w:rsid w:val="00F37AE8"/>
    <w:rsid w:val="00F37D89"/>
    <w:rsid w:val="00F40069"/>
    <w:rsid w:val="00F40295"/>
    <w:rsid w:val="00F403AD"/>
    <w:rsid w:val="00F4060E"/>
    <w:rsid w:val="00F40958"/>
    <w:rsid w:val="00F40A5D"/>
    <w:rsid w:val="00F40C01"/>
    <w:rsid w:val="00F40E2E"/>
    <w:rsid w:val="00F41578"/>
    <w:rsid w:val="00F41A27"/>
    <w:rsid w:val="00F41ABF"/>
    <w:rsid w:val="00F41C75"/>
    <w:rsid w:val="00F4227B"/>
    <w:rsid w:val="00F4253A"/>
    <w:rsid w:val="00F42A3D"/>
    <w:rsid w:val="00F42F8E"/>
    <w:rsid w:val="00F4423F"/>
    <w:rsid w:val="00F44440"/>
    <w:rsid w:val="00F44673"/>
    <w:rsid w:val="00F44B2E"/>
    <w:rsid w:val="00F45194"/>
    <w:rsid w:val="00F451F6"/>
    <w:rsid w:val="00F45281"/>
    <w:rsid w:val="00F456D8"/>
    <w:rsid w:val="00F4571C"/>
    <w:rsid w:val="00F460A6"/>
    <w:rsid w:val="00F465C7"/>
    <w:rsid w:val="00F46808"/>
    <w:rsid w:val="00F46E14"/>
    <w:rsid w:val="00F472AA"/>
    <w:rsid w:val="00F47347"/>
    <w:rsid w:val="00F47444"/>
    <w:rsid w:val="00F477CE"/>
    <w:rsid w:val="00F479C7"/>
    <w:rsid w:val="00F47A50"/>
    <w:rsid w:val="00F47D33"/>
    <w:rsid w:val="00F47E09"/>
    <w:rsid w:val="00F507FA"/>
    <w:rsid w:val="00F50BD0"/>
    <w:rsid w:val="00F5167C"/>
    <w:rsid w:val="00F517A7"/>
    <w:rsid w:val="00F518B6"/>
    <w:rsid w:val="00F522AF"/>
    <w:rsid w:val="00F52408"/>
    <w:rsid w:val="00F527E9"/>
    <w:rsid w:val="00F530DE"/>
    <w:rsid w:val="00F53707"/>
    <w:rsid w:val="00F53ABC"/>
    <w:rsid w:val="00F53D97"/>
    <w:rsid w:val="00F5488A"/>
    <w:rsid w:val="00F5496F"/>
    <w:rsid w:val="00F54D04"/>
    <w:rsid w:val="00F55027"/>
    <w:rsid w:val="00F550B7"/>
    <w:rsid w:val="00F5532B"/>
    <w:rsid w:val="00F55D25"/>
    <w:rsid w:val="00F55FE1"/>
    <w:rsid w:val="00F56188"/>
    <w:rsid w:val="00F561B3"/>
    <w:rsid w:val="00F56374"/>
    <w:rsid w:val="00F577D3"/>
    <w:rsid w:val="00F57B81"/>
    <w:rsid w:val="00F60350"/>
    <w:rsid w:val="00F603D9"/>
    <w:rsid w:val="00F61597"/>
    <w:rsid w:val="00F6165E"/>
    <w:rsid w:val="00F61B8E"/>
    <w:rsid w:val="00F61C95"/>
    <w:rsid w:val="00F62B25"/>
    <w:rsid w:val="00F62CAD"/>
    <w:rsid w:val="00F62F2F"/>
    <w:rsid w:val="00F636CB"/>
    <w:rsid w:val="00F63804"/>
    <w:rsid w:val="00F63823"/>
    <w:rsid w:val="00F63A18"/>
    <w:rsid w:val="00F64685"/>
    <w:rsid w:val="00F65357"/>
    <w:rsid w:val="00F65418"/>
    <w:rsid w:val="00F65659"/>
    <w:rsid w:val="00F6567C"/>
    <w:rsid w:val="00F657F0"/>
    <w:rsid w:val="00F65C1C"/>
    <w:rsid w:val="00F65DB6"/>
    <w:rsid w:val="00F66A3D"/>
    <w:rsid w:val="00F67058"/>
    <w:rsid w:val="00F67128"/>
    <w:rsid w:val="00F67476"/>
    <w:rsid w:val="00F67488"/>
    <w:rsid w:val="00F676FE"/>
    <w:rsid w:val="00F67EDC"/>
    <w:rsid w:val="00F706DD"/>
    <w:rsid w:val="00F70B87"/>
    <w:rsid w:val="00F70D71"/>
    <w:rsid w:val="00F714EA"/>
    <w:rsid w:val="00F715FB"/>
    <w:rsid w:val="00F71F67"/>
    <w:rsid w:val="00F720C8"/>
    <w:rsid w:val="00F721E5"/>
    <w:rsid w:val="00F730A9"/>
    <w:rsid w:val="00F7368D"/>
    <w:rsid w:val="00F73AB6"/>
    <w:rsid w:val="00F74E7A"/>
    <w:rsid w:val="00F75174"/>
    <w:rsid w:val="00F76995"/>
    <w:rsid w:val="00F77906"/>
    <w:rsid w:val="00F77D7C"/>
    <w:rsid w:val="00F77E9E"/>
    <w:rsid w:val="00F80079"/>
    <w:rsid w:val="00F80252"/>
    <w:rsid w:val="00F814AF"/>
    <w:rsid w:val="00F81978"/>
    <w:rsid w:val="00F82CCC"/>
    <w:rsid w:val="00F830FA"/>
    <w:rsid w:val="00F83645"/>
    <w:rsid w:val="00F83655"/>
    <w:rsid w:val="00F84237"/>
    <w:rsid w:val="00F846C7"/>
    <w:rsid w:val="00F847C4"/>
    <w:rsid w:val="00F848F4"/>
    <w:rsid w:val="00F84991"/>
    <w:rsid w:val="00F8559D"/>
    <w:rsid w:val="00F85803"/>
    <w:rsid w:val="00F85D55"/>
    <w:rsid w:val="00F85E15"/>
    <w:rsid w:val="00F8603D"/>
    <w:rsid w:val="00F862ED"/>
    <w:rsid w:val="00F863DB"/>
    <w:rsid w:val="00F86AF1"/>
    <w:rsid w:val="00F877D0"/>
    <w:rsid w:val="00F877F7"/>
    <w:rsid w:val="00F87930"/>
    <w:rsid w:val="00F87A68"/>
    <w:rsid w:val="00F87D56"/>
    <w:rsid w:val="00F90298"/>
    <w:rsid w:val="00F907AB"/>
    <w:rsid w:val="00F90915"/>
    <w:rsid w:val="00F90B1E"/>
    <w:rsid w:val="00F90EFC"/>
    <w:rsid w:val="00F910DD"/>
    <w:rsid w:val="00F9157B"/>
    <w:rsid w:val="00F919B8"/>
    <w:rsid w:val="00F922A7"/>
    <w:rsid w:val="00F9270E"/>
    <w:rsid w:val="00F92A22"/>
    <w:rsid w:val="00F92E81"/>
    <w:rsid w:val="00F9370A"/>
    <w:rsid w:val="00F93CED"/>
    <w:rsid w:val="00F94C35"/>
    <w:rsid w:val="00F94C52"/>
    <w:rsid w:val="00F94FC2"/>
    <w:rsid w:val="00F95855"/>
    <w:rsid w:val="00F95A1A"/>
    <w:rsid w:val="00F95DFF"/>
    <w:rsid w:val="00F95ECE"/>
    <w:rsid w:val="00F966C0"/>
    <w:rsid w:val="00F967AD"/>
    <w:rsid w:val="00F96982"/>
    <w:rsid w:val="00F97A6B"/>
    <w:rsid w:val="00F97BFB"/>
    <w:rsid w:val="00F97E03"/>
    <w:rsid w:val="00FA0671"/>
    <w:rsid w:val="00FA0B37"/>
    <w:rsid w:val="00FA0BC4"/>
    <w:rsid w:val="00FA0C42"/>
    <w:rsid w:val="00FA128D"/>
    <w:rsid w:val="00FA1B44"/>
    <w:rsid w:val="00FA1D72"/>
    <w:rsid w:val="00FA2284"/>
    <w:rsid w:val="00FA2B1D"/>
    <w:rsid w:val="00FA3295"/>
    <w:rsid w:val="00FA3695"/>
    <w:rsid w:val="00FA389E"/>
    <w:rsid w:val="00FA3AE6"/>
    <w:rsid w:val="00FA3F59"/>
    <w:rsid w:val="00FA45B0"/>
    <w:rsid w:val="00FA472D"/>
    <w:rsid w:val="00FA4919"/>
    <w:rsid w:val="00FA57D0"/>
    <w:rsid w:val="00FA5C38"/>
    <w:rsid w:val="00FA5F84"/>
    <w:rsid w:val="00FA6548"/>
    <w:rsid w:val="00FA6553"/>
    <w:rsid w:val="00FA6969"/>
    <w:rsid w:val="00FA6B35"/>
    <w:rsid w:val="00FA6BAA"/>
    <w:rsid w:val="00FA7144"/>
    <w:rsid w:val="00FA73CD"/>
    <w:rsid w:val="00FA76F8"/>
    <w:rsid w:val="00FA7CBF"/>
    <w:rsid w:val="00FA7ECB"/>
    <w:rsid w:val="00FA7F00"/>
    <w:rsid w:val="00FA7F01"/>
    <w:rsid w:val="00FB0D3F"/>
    <w:rsid w:val="00FB0E41"/>
    <w:rsid w:val="00FB16F8"/>
    <w:rsid w:val="00FB1B5A"/>
    <w:rsid w:val="00FB1F2D"/>
    <w:rsid w:val="00FB2328"/>
    <w:rsid w:val="00FB246B"/>
    <w:rsid w:val="00FB2992"/>
    <w:rsid w:val="00FB2CF2"/>
    <w:rsid w:val="00FB2F62"/>
    <w:rsid w:val="00FB3340"/>
    <w:rsid w:val="00FB3391"/>
    <w:rsid w:val="00FB3C0A"/>
    <w:rsid w:val="00FB401C"/>
    <w:rsid w:val="00FB405D"/>
    <w:rsid w:val="00FB4091"/>
    <w:rsid w:val="00FB4B8D"/>
    <w:rsid w:val="00FB5672"/>
    <w:rsid w:val="00FB583C"/>
    <w:rsid w:val="00FB6DF5"/>
    <w:rsid w:val="00FB7014"/>
    <w:rsid w:val="00FB73E5"/>
    <w:rsid w:val="00FB76BA"/>
    <w:rsid w:val="00FB7AEC"/>
    <w:rsid w:val="00FC0047"/>
    <w:rsid w:val="00FC0337"/>
    <w:rsid w:val="00FC0AF9"/>
    <w:rsid w:val="00FC0D18"/>
    <w:rsid w:val="00FC0DBC"/>
    <w:rsid w:val="00FC29E6"/>
    <w:rsid w:val="00FC2A2B"/>
    <w:rsid w:val="00FC2FDF"/>
    <w:rsid w:val="00FC37F0"/>
    <w:rsid w:val="00FC3967"/>
    <w:rsid w:val="00FC3B8D"/>
    <w:rsid w:val="00FC3FA9"/>
    <w:rsid w:val="00FC401D"/>
    <w:rsid w:val="00FC4332"/>
    <w:rsid w:val="00FC44A0"/>
    <w:rsid w:val="00FC4DF3"/>
    <w:rsid w:val="00FC4F42"/>
    <w:rsid w:val="00FC5554"/>
    <w:rsid w:val="00FC5702"/>
    <w:rsid w:val="00FC5C67"/>
    <w:rsid w:val="00FC5F9B"/>
    <w:rsid w:val="00FC64A9"/>
    <w:rsid w:val="00FC6B9D"/>
    <w:rsid w:val="00FC6CA3"/>
    <w:rsid w:val="00FC6DBE"/>
    <w:rsid w:val="00FC6FED"/>
    <w:rsid w:val="00FC7D7F"/>
    <w:rsid w:val="00FD04A1"/>
    <w:rsid w:val="00FD0AF1"/>
    <w:rsid w:val="00FD0F6E"/>
    <w:rsid w:val="00FD1788"/>
    <w:rsid w:val="00FD18AA"/>
    <w:rsid w:val="00FD20A7"/>
    <w:rsid w:val="00FD2104"/>
    <w:rsid w:val="00FD232C"/>
    <w:rsid w:val="00FD26FF"/>
    <w:rsid w:val="00FD2FBE"/>
    <w:rsid w:val="00FD3558"/>
    <w:rsid w:val="00FD3A07"/>
    <w:rsid w:val="00FD3BB5"/>
    <w:rsid w:val="00FD3E41"/>
    <w:rsid w:val="00FD405D"/>
    <w:rsid w:val="00FD4099"/>
    <w:rsid w:val="00FD43CA"/>
    <w:rsid w:val="00FD5C9B"/>
    <w:rsid w:val="00FD679B"/>
    <w:rsid w:val="00FD68AF"/>
    <w:rsid w:val="00FD711B"/>
    <w:rsid w:val="00FE001B"/>
    <w:rsid w:val="00FE05EB"/>
    <w:rsid w:val="00FE0B5F"/>
    <w:rsid w:val="00FE10BF"/>
    <w:rsid w:val="00FE15E4"/>
    <w:rsid w:val="00FE16AB"/>
    <w:rsid w:val="00FE2848"/>
    <w:rsid w:val="00FE3238"/>
    <w:rsid w:val="00FE3447"/>
    <w:rsid w:val="00FE3781"/>
    <w:rsid w:val="00FE3BC8"/>
    <w:rsid w:val="00FE437A"/>
    <w:rsid w:val="00FE4416"/>
    <w:rsid w:val="00FE443F"/>
    <w:rsid w:val="00FE4A46"/>
    <w:rsid w:val="00FE4ED7"/>
    <w:rsid w:val="00FE57C5"/>
    <w:rsid w:val="00FE5854"/>
    <w:rsid w:val="00FE5AD4"/>
    <w:rsid w:val="00FE62B5"/>
    <w:rsid w:val="00FE6392"/>
    <w:rsid w:val="00FE65FE"/>
    <w:rsid w:val="00FE689A"/>
    <w:rsid w:val="00FE72FC"/>
    <w:rsid w:val="00FE7F28"/>
    <w:rsid w:val="00FF04F5"/>
    <w:rsid w:val="00FF0E71"/>
    <w:rsid w:val="00FF0ED2"/>
    <w:rsid w:val="00FF20D6"/>
    <w:rsid w:val="00FF2193"/>
    <w:rsid w:val="00FF2B4B"/>
    <w:rsid w:val="00FF3235"/>
    <w:rsid w:val="00FF32FE"/>
    <w:rsid w:val="00FF357C"/>
    <w:rsid w:val="00FF389B"/>
    <w:rsid w:val="00FF38AE"/>
    <w:rsid w:val="00FF40C0"/>
    <w:rsid w:val="00FF44BF"/>
    <w:rsid w:val="00FF4D0A"/>
    <w:rsid w:val="00FF5015"/>
    <w:rsid w:val="00FF52FF"/>
    <w:rsid w:val="00FF539F"/>
    <w:rsid w:val="00FF5DA1"/>
    <w:rsid w:val="00FF5EE3"/>
    <w:rsid w:val="00FF607A"/>
    <w:rsid w:val="00FF63AD"/>
    <w:rsid w:val="00FF66DE"/>
    <w:rsid w:val="00FF7124"/>
    <w:rsid w:val="00FF799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7420"/>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Title">
    <w:name w:val="ConsPlusTitle"/>
    <w:uiPriority w:val="99"/>
    <w:rsid w:val="003A5549"/>
    <w:pPr>
      <w:widowControl w:val="0"/>
      <w:autoSpaceDE w:val="0"/>
      <w:autoSpaceDN w:val="0"/>
      <w:adjustRightInd w:val="0"/>
    </w:pPr>
    <w:rPr>
      <w:b/>
      <w:bCs/>
      <w:sz w:val="24"/>
      <w:szCs w:val="24"/>
    </w:rPr>
  </w:style>
  <w:style w:type="paragraph" w:styleId="FootnoteText">
    <w:name w:val="footnote text"/>
    <w:basedOn w:val="Normal"/>
    <w:link w:val="FootnoteTextChar"/>
    <w:uiPriority w:val="99"/>
    <w:semiHidden/>
    <w:rsid w:val="00AB6CEC"/>
    <w:rPr>
      <w:sz w:val="20"/>
      <w:szCs w:val="20"/>
    </w:rPr>
  </w:style>
  <w:style w:type="character" w:customStyle="1" w:styleId="FootnoteTextChar">
    <w:name w:val="Footnote Text Char"/>
    <w:basedOn w:val="DefaultParagraphFont"/>
    <w:link w:val="FootnoteText"/>
    <w:uiPriority w:val="99"/>
    <w:semiHidden/>
    <w:locked/>
    <w:rsid w:val="00AB6CEC"/>
    <w:rPr>
      <w:rFonts w:cs="Times New Roman"/>
    </w:rPr>
  </w:style>
  <w:style w:type="character" w:styleId="FootnoteReference">
    <w:name w:val="footnote reference"/>
    <w:basedOn w:val="DefaultParagraphFont"/>
    <w:uiPriority w:val="99"/>
    <w:semiHidden/>
    <w:rsid w:val="00AB6CEC"/>
    <w:rPr>
      <w:rFonts w:cs="Times New Roman"/>
      <w:vertAlign w:val="superscript"/>
    </w:rPr>
  </w:style>
  <w:style w:type="paragraph" w:styleId="BodyText">
    <w:name w:val="Body Text"/>
    <w:basedOn w:val="Normal"/>
    <w:link w:val="BodyTextChar"/>
    <w:uiPriority w:val="99"/>
    <w:rsid w:val="00327648"/>
    <w:pPr>
      <w:spacing w:line="360" w:lineRule="auto"/>
    </w:pPr>
    <w:rPr>
      <w:sz w:val="28"/>
    </w:rPr>
  </w:style>
  <w:style w:type="character" w:customStyle="1" w:styleId="BodyTextChar">
    <w:name w:val="Body Text Char"/>
    <w:basedOn w:val="DefaultParagraphFont"/>
    <w:link w:val="BodyText"/>
    <w:uiPriority w:val="99"/>
    <w:semiHidden/>
    <w:rsid w:val="005666C8"/>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AB02919702B0695855B2C51D36D1EC679B9D09DEC010A0F9E0B53C587484DE619C958BE22EC52220Dc7G" TargetMode="External"/><Relationship Id="rId13" Type="http://schemas.openxmlformats.org/officeDocument/2006/relationships/hyperlink" Target="consultantplus://offline/ref=3AB02919702B0695855B2C51D36D1EC679B9D198EF010A0F9E0B53C587484DE619C958BE22ED53210Dc7G"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3AB02919702B0695855B2C51D36D1EC679B9DF9DE9030A0F9E0B53C587484DE619C958BE22ED55270Dc4G" TargetMode="External"/><Relationship Id="rId12" Type="http://schemas.openxmlformats.org/officeDocument/2006/relationships/hyperlink" Target="consultantplus://offline/ref=3AB02919702B0695855B2C51D36D1EC679B9D09DEC010A0F9E0B53C587484DE619C958BE22EC52220Dc7G" TargetMode="External"/><Relationship Id="rId17" Type="http://schemas.openxmlformats.org/officeDocument/2006/relationships/hyperlink" Target="consultantplus://offline/ref=3AB02919702B0695855B2C51D36D1EC679B9D198EF010A0F9E0B53C587484DE619C958BE22ED52200Dc0G" TargetMode="External"/><Relationship Id="rId2" Type="http://schemas.openxmlformats.org/officeDocument/2006/relationships/settings" Target="settings.xml"/><Relationship Id="rId16" Type="http://schemas.openxmlformats.org/officeDocument/2006/relationships/hyperlink" Target="consultantplus://offline/ref=3AB02919702B0695855B2C51D36D1EC679BFD99EEE070A0F9E0B53C587484DE619C958BE22ED53230Dc5G" TargetMode="External"/><Relationship Id="rId1" Type="http://schemas.openxmlformats.org/officeDocument/2006/relationships/styles" Target="styles.xml"/><Relationship Id="rId6" Type="http://schemas.openxmlformats.org/officeDocument/2006/relationships/hyperlink" Target="consultantplus://offline/ref=3AB02919702B0695855B2C51D36D1EC67AB5DF9DE3535D0DCF5E5D0Cc0G" TargetMode="External"/><Relationship Id="rId11" Type="http://schemas.openxmlformats.org/officeDocument/2006/relationships/hyperlink" Target="consultantplus://offline/ref=3AB02919702B0695855B2C51D36D1EC679B9DF9DE9030A0F9E0B53C587484DE619C958BE22ED55270Dc4G" TargetMode="External"/><Relationship Id="rId5" Type="http://schemas.openxmlformats.org/officeDocument/2006/relationships/endnotes" Target="endnotes.xml"/><Relationship Id="rId15" Type="http://schemas.openxmlformats.org/officeDocument/2006/relationships/hyperlink" Target="consultantplus://offline/ref=3AB02919702B0695855B2C51D36D1EC679B9D198EF010A0F9E0B53C58704c8G" TargetMode="External"/><Relationship Id="rId10" Type="http://schemas.openxmlformats.org/officeDocument/2006/relationships/hyperlink" Target="consultantplus://offline/ref=3AB02919702B0695855B2C51D36D1EC67AB5DF9DE3535D0DCF5E5D0Cc0G"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consultantplus://offline/ref=3AB02919702B0695855B2C51D36D1EC679B9D198EF010A0F9E0B53C587484DE619C958BE22ED53210Dc7G" TargetMode="External"/><Relationship Id="rId14" Type="http://schemas.openxmlformats.org/officeDocument/2006/relationships/hyperlink" Target="consultantplus://offline/ref=3AB02919702B0695855B325CC50140CF71B68695EE030651C6540898D04147B15E8601FC66E05227D75EBA07c2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400</TotalTime>
  <Pages>12</Pages>
  <Words>4225</Words>
  <Characters>24088</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72</cp:revision>
  <cp:lastPrinted>2014-07-07T06:34:00Z</cp:lastPrinted>
  <dcterms:created xsi:type="dcterms:W3CDTF">2014-05-29T06:28:00Z</dcterms:created>
  <dcterms:modified xsi:type="dcterms:W3CDTF">2014-07-07T08:12:00Z</dcterms:modified>
</cp:coreProperties>
</file>